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0D60E" w14:textId="1B7AF46D" w:rsidR="00430EED" w:rsidRPr="007E6B11" w:rsidRDefault="00F13572" w:rsidP="00430EED">
      <w:pPr>
        <w:pStyle w:val="Heading1"/>
        <w:numPr>
          <w:ilvl w:val="0"/>
          <w:numId w:val="3"/>
        </w:numPr>
        <w:spacing w:after="0"/>
        <w:ind w:left="431" w:hanging="431"/>
        <w:contextualSpacing w:val="0"/>
        <w:rPr>
          <w:rFonts w:eastAsiaTheme="majorEastAsia" w:cstheme="majorBidi"/>
          <w:color w:val="auto"/>
          <w:sz w:val="22"/>
          <w:szCs w:val="22"/>
        </w:rPr>
      </w:pPr>
      <w:bookmarkStart w:id="0" w:name="_Toc436814728"/>
      <w:bookmarkStart w:id="1" w:name="_Toc8202229"/>
      <w:bookmarkStart w:id="2" w:name="_GoBack"/>
      <w:bookmarkEnd w:id="2"/>
      <w:r w:rsidRPr="007E6B11">
        <w:rPr>
          <w:rFonts w:eastAsiaTheme="majorEastAsia" w:cstheme="majorBidi"/>
          <w:color w:val="auto"/>
          <w:sz w:val="22"/>
          <w:szCs w:val="22"/>
        </w:rPr>
        <w:t>P</w:t>
      </w:r>
      <w:r w:rsidR="00430EED" w:rsidRPr="007E6B11">
        <w:rPr>
          <w:rFonts w:eastAsiaTheme="majorEastAsia" w:cstheme="majorBidi"/>
          <w:color w:val="auto"/>
          <w:sz w:val="22"/>
          <w:szCs w:val="22"/>
        </w:rPr>
        <w:t>RILOGE – OBRAZCI</w:t>
      </w:r>
      <w:bookmarkEnd w:id="0"/>
      <w:bookmarkEnd w:id="1"/>
    </w:p>
    <w:p w14:paraId="42D0A649" w14:textId="77777777" w:rsidR="00430EED" w:rsidRPr="004B3360" w:rsidRDefault="00430EED" w:rsidP="009637CB">
      <w:pPr>
        <w:widowControl/>
        <w:spacing w:after="0"/>
        <w:contextualSpacing/>
        <w:rPr>
          <w:rFonts w:ascii="Calibri" w:eastAsia="Times New Roman" w:hAnsi="Calibri" w:cs="Times New Roman"/>
          <w:sz w:val="22"/>
          <w:szCs w:val="22"/>
          <w:u w:val="single"/>
          <w:lang w:eastAsia="sl-SI"/>
        </w:rPr>
      </w:pPr>
    </w:p>
    <w:p w14:paraId="21ECE1CD" w14:textId="77777777" w:rsidR="004B3360" w:rsidRPr="004B3360" w:rsidRDefault="004B3360" w:rsidP="009637CB">
      <w:pPr>
        <w:widowControl/>
        <w:spacing w:after="0"/>
        <w:rPr>
          <w:rFonts w:ascii="Calibri" w:eastAsia="Times New Roman" w:hAnsi="Calibri" w:cs="Times New Roman"/>
          <w:sz w:val="22"/>
          <w:szCs w:val="22"/>
          <w:lang w:eastAsia="sl-SI"/>
        </w:rPr>
      </w:pPr>
      <w:r w:rsidRPr="004B3360">
        <w:rPr>
          <w:rFonts w:ascii="Calibri" w:eastAsia="Times New Roman" w:hAnsi="Calibri" w:cs="Times New Roman"/>
          <w:sz w:val="22"/>
          <w:szCs w:val="22"/>
          <w:lang w:eastAsia="sl-SI"/>
        </w:rPr>
        <w:t>Ponudnik mora v sklopu oddaje ponudbe predložiti spodaj navedene obrazce:</w:t>
      </w:r>
    </w:p>
    <w:p w14:paraId="179F4D24" w14:textId="77777777" w:rsidR="004B3360" w:rsidRPr="004B3360" w:rsidRDefault="004B3360" w:rsidP="009637CB">
      <w:pPr>
        <w:widowControl/>
        <w:spacing w:after="0"/>
        <w:contextualSpacing/>
        <w:rPr>
          <w:rFonts w:ascii="Calibri" w:eastAsia="Times New Roman" w:hAnsi="Calibri" w:cs="Times New Roman"/>
          <w:sz w:val="22"/>
          <w:szCs w:val="22"/>
          <w:u w:val="single"/>
          <w:lang w:eastAsia="sl-SI"/>
        </w:rPr>
      </w:pPr>
    </w:p>
    <w:p w14:paraId="555F257C" w14:textId="77777777" w:rsidR="004B3360" w:rsidRPr="009637CB" w:rsidRDefault="004B3360" w:rsidP="009637CB">
      <w:pPr>
        <w:widowControl/>
        <w:numPr>
          <w:ilvl w:val="0"/>
          <w:numId w:val="30"/>
        </w:numPr>
        <w:spacing w:after="0"/>
        <w:contextualSpacing/>
        <w:jc w:val="left"/>
        <w:rPr>
          <w:rFonts w:ascii="Calibri" w:eastAsia="Times New Roman" w:hAnsi="Calibri" w:cs="Times New Roman"/>
          <w:sz w:val="22"/>
          <w:szCs w:val="22"/>
          <w:u w:val="single"/>
          <w:lang w:eastAsia="sl-SI"/>
        </w:rPr>
      </w:pPr>
      <w:r w:rsidRPr="009637CB">
        <w:rPr>
          <w:rFonts w:ascii="Calibri" w:eastAsia="Times New Roman" w:hAnsi="Calibri" w:cs="Times New Roman"/>
          <w:sz w:val="22"/>
          <w:szCs w:val="22"/>
          <w:u w:val="single"/>
          <w:lang w:eastAsia="sl-SI"/>
        </w:rPr>
        <w:t>Predložiti v poljubni obliki (Word, PDF, …)</w:t>
      </w:r>
    </w:p>
    <w:p w14:paraId="3E2DE3DC" w14:textId="6B6A35AE" w:rsidR="004B3360" w:rsidRDefault="009637CB" w:rsidP="009637CB">
      <w:pPr>
        <w:widowControl/>
        <w:numPr>
          <w:ilvl w:val="1"/>
          <w:numId w:val="30"/>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1</w:t>
      </w:r>
      <w:r w:rsidR="004B3360" w:rsidRPr="009637CB">
        <w:rPr>
          <w:rFonts w:ascii="Calibri" w:eastAsia="Times New Roman" w:hAnsi="Calibri" w:cs="Times New Roman"/>
          <w:sz w:val="22"/>
          <w:szCs w:val="22"/>
          <w:lang w:eastAsia="sl-SI"/>
        </w:rPr>
        <w:t>. Obrazec – Podatki o ponudniku</w:t>
      </w:r>
    </w:p>
    <w:p w14:paraId="4212FC03" w14:textId="5BFDE882" w:rsidR="007D518C" w:rsidRPr="00432C63" w:rsidRDefault="007D518C" w:rsidP="007D518C">
      <w:pPr>
        <w:widowControl/>
        <w:numPr>
          <w:ilvl w:val="1"/>
          <w:numId w:val="30"/>
        </w:numPr>
        <w:spacing w:after="0"/>
        <w:ind w:left="1434" w:hanging="357"/>
        <w:contextualSpacing/>
        <w:jc w:val="left"/>
        <w:rPr>
          <w:rFonts w:ascii="Calibri" w:eastAsia="Times New Roman" w:hAnsi="Calibri" w:cs="Times New Roman"/>
          <w:sz w:val="22"/>
          <w:szCs w:val="22"/>
          <w:lang w:eastAsia="sl-SI"/>
        </w:rPr>
      </w:pPr>
      <w:r w:rsidRPr="00432C63">
        <w:rPr>
          <w:rFonts w:ascii="Calibri" w:eastAsia="Times New Roman" w:hAnsi="Calibri" w:cs="Times New Roman"/>
          <w:sz w:val="22"/>
          <w:szCs w:val="22"/>
          <w:lang w:eastAsia="sl-SI"/>
        </w:rPr>
        <w:t xml:space="preserve">2. Obrazec – </w:t>
      </w:r>
      <w:r w:rsidR="00C1142F">
        <w:rPr>
          <w:rFonts w:ascii="Calibri" w:eastAsia="Times New Roman" w:hAnsi="Calibri" w:cs="Times New Roman"/>
          <w:sz w:val="22"/>
          <w:szCs w:val="22"/>
          <w:lang w:eastAsia="sl-SI"/>
        </w:rPr>
        <w:t>MERILO C2</w:t>
      </w:r>
    </w:p>
    <w:p w14:paraId="5414D94F" w14:textId="77777777" w:rsidR="004B3360" w:rsidRDefault="004B3360" w:rsidP="009637CB">
      <w:pPr>
        <w:widowControl/>
        <w:numPr>
          <w:ilvl w:val="1"/>
          <w:numId w:val="30"/>
        </w:numPr>
        <w:spacing w:after="0"/>
        <w:ind w:left="1434" w:hanging="357"/>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ESPD</w:t>
      </w:r>
    </w:p>
    <w:p w14:paraId="2ECF3FB7" w14:textId="60ED7F87" w:rsidR="00D4362D" w:rsidRPr="00D4362D" w:rsidRDefault="00D4362D" w:rsidP="00D4362D">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6</w:t>
      </w:r>
      <w:r w:rsidRPr="00D4362D">
        <w:rPr>
          <w:rFonts w:ascii="Calibri" w:eastAsia="Times New Roman" w:hAnsi="Calibri" w:cs="Times New Roman"/>
          <w:sz w:val="22"/>
          <w:szCs w:val="22"/>
          <w:lang w:eastAsia="sl-SI"/>
        </w:rPr>
        <w:t>. Bančna garancija za dobro izvedbo pogodbenih obveznosti (vzorec)</w:t>
      </w:r>
    </w:p>
    <w:p w14:paraId="6E090E0A" w14:textId="3C7BFC5B" w:rsidR="004B3360" w:rsidRDefault="00D4362D" w:rsidP="009637CB">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7</w:t>
      </w:r>
      <w:r w:rsidR="004B3360" w:rsidRPr="009637CB">
        <w:rPr>
          <w:rFonts w:ascii="Calibri" w:eastAsia="Times New Roman" w:hAnsi="Calibri" w:cs="Times New Roman"/>
          <w:sz w:val="22"/>
          <w:szCs w:val="22"/>
          <w:lang w:eastAsia="sl-SI"/>
        </w:rPr>
        <w:t xml:space="preserve">. Obrazec – </w:t>
      </w:r>
      <w:r>
        <w:rPr>
          <w:rFonts w:ascii="Calibri" w:eastAsia="Times New Roman" w:hAnsi="Calibri" w:cs="Times New Roman"/>
          <w:sz w:val="22"/>
          <w:szCs w:val="22"/>
          <w:lang w:eastAsia="sl-SI"/>
        </w:rPr>
        <w:t>Vzorec</w:t>
      </w:r>
      <w:r w:rsidR="004B3360" w:rsidRPr="009637CB">
        <w:rPr>
          <w:rFonts w:ascii="Calibri" w:eastAsia="Times New Roman" w:hAnsi="Calibri" w:cs="Times New Roman"/>
          <w:sz w:val="22"/>
          <w:szCs w:val="22"/>
          <w:lang w:eastAsia="sl-SI"/>
        </w:rPr>
        <w:t xml:space="preserve"> pogodbe</w:t>
      </w:r>
    </w:p>
    <w:p w14:paraId="5936E0B4" w14:textId="4BDAC54A" w:rsidR="009637CB" w:rsidRDefault="009637CB" w:rsidP="009637CB">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 xml:space="preserve">Lastna izjava </w:t>
      </w:r>
      <w:r w:rsidR="00BA2FAD">
        <w:rPr>
          <w:rFonts w:ascii="Calibri" w:eastAsia="Times New Roman" w:hAnsi="Calibri" w:cs="Times New Roman"/>
          <w:sz w:val="22"/>
          <w:szCs w:val="22"/>
          <w:lang w:eastAsia="sl-SI"/>
        </w:rPr>
        <w:t>ponudnika</w:t>
      </w:r>
    </w:p>
    <w:p w14:paraId="17B5B2D0" w14:textId="77777777" w:rsidR="009637CB" w:rsidRPr="009637CB" w:rsidRDefault="009637CB" w:rsidP="009637CB">
      <w:pPr>
        <w:widowControl/>
        <w:spacing w:after="0"/>
        <w:contextualSpacing/>
        <w:jc w:val="left"/>
        <w:rPr>
          <w:rFonts w:ascii="Calibri" w:eastAsia="Times New Roman" w:hAnsi="Calibri" w:cs="Times New Roman"/>
          <w:sz w:val="22"/>
          <w:szCs w:val="22"/>
          <w:lang w:eastAsia="sl-SI"/>
        </w:rPr>
      </w:pPr>
    </w:p>
    <w:p w14:paraId="121644CD" w14:textId="5FDCBE66" w:rsidR="004B3360" w:rsidRPr="009637CB" w:rsidRDefault="004B3360" w:rsidP="009637CB">
      <w:pPr>
        <w:widowControl/>
        <w:numPr>
          <w:ilvl w:val="0"/>
          <w:numId w:val="30"/>
        </w:numPr>
        <w:spacing w:after="0"/>
        <w:ind w:left="782"/>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u w:val="single"/>
          <w:lang w:eastAsia="sl-SI"/>
        </w:rPr>
        <w:t xml:space="preserve">Izpolniti in predložiti v </w:t>
      </w:r>
      <w:r w:rsidR="002C2607">
        <w:rPr>
          <w:rFonts w:ascii="Calibri" w:eastAsia="Times New Roman" w:hAnsi="Calibri" w:cs="Times New Roman"/>
          <w:sz w:val="22"/>
          <w:szCs w:val="22"/>
          <w:u w:val="single"/>
          <w:lang w:eastAsia="sl-SI"/>
        </w:rPr>
        <w:t xml:space="preserve">Excel </w:t>
      </w:r>
      <w:r w:rsidRPr="009637CB">
        <w:rPr>
          <w:rFonts w:ascii="Calibri" w:eastAsia="Times New Roman" w:hAnsi="Calibri" w:cs="Times New Roman"/>
          <w:sz w:val="22"/>
          <w:szCs w:val="22"/>
          <w:u w:val="single"/>
          <w:lang w:eastAsia="sl-SI"/>
        </w:rPr>
        <w:t>obliki</w:t>
      </w:r>
      <w:r w:rsidR="002C2607">
        <w:rPr>
          <w:rFonts w:ascii="Calibri" w:eastAsia="Times New Roman" w:hAnsi="Calibri" w:cs="Times New Roman"/>
          <w:sz w:val="22"/>
          <w:szCs w:val="22"/>
          <w:u w:val="single"/>
          <w:lang w:eastAsia="sl-SI"/>
        </w:rPr>
        <w:t xml:space="preserve"> </w:t>
      </w:r>
      <w:r w:rsidRPr="009637CB">
        <w:rPr>
          <w:rFonts w:ascii="Calibri" w:eastAsia="Times New Roman" w:hAnsi="Calibri" w:cs="Times New Roman"/>
          <w:sz w:val="22"/>
          <w:szCs w:val="22"/>
          <w:u w:val="single"/>
          <w:lang w:eastAsia="sl-SI"/>
        </w:rPr>
        <w:t>v razdelek »Predračun«</w:t>
      </w:r>
    </w:p>
    <w:p w14:paraId="7B5A2A6F" w14:textId="4F9C95D1" w:rsidR="004B3360" w:rsidRPr="009637CB" w:rsidRDefault="007D518C" w:rsidP="009637CB">
      <w:pPr>
        <w:widowControl/>
        <w:numPr>
          <w:ilvl w:val="1"/>
          <w:numId w:val="30"/>
        </w:numPr>
        <w:spacing w:after="0"/>
        <w:contextualSpacing/>
        <w:jc w:val="left"/>
        <w:rPr>
          <w:rFonts w:ascii="Calibri" w:eastAsia="Times New Roman" w:hAnsi="Calibri" w:cs="Times New Roman"/>
          <w:sz w:val="22"/>
          <w:szCs w:val="22"/>
          <w:lang w:eastAsia="sl-SI"/>
        </w:rPr>
      </w:pPr>
      <w:r>
        <w:rPr>
          <w:rFonts w:ascii="Calibri" w:eastAsia="Times New Roman" w:hAnsi="Calibri" w:cs="Times New Roman"/>
          <w:sz w:val="22"/>
          <w:szCs w:val="22"/>
          <w:lang w:eastAsia="sl-SI"/>
        </w:rPr>
        <w:t>Excelov dokument: Varovanje premoženja DUTB</w:t>
      </w:r>
      <w:r w:rsidRPr="007D518C">
        <w:rPr>
          <w:rFonts w:ascii="Calibri" w:eastAsia="Times New Roman" w:hAnsi="Calibri" w:cs="Times New Roman"/>
          <w:sz w:val="22"/>
          <w:szCs w:val="22"/>
          <w:lang w:eastAsia="sl-SI"/>
        </w:rPr>
        <w:sym w:font="Wingdings" w:char="F0E0"/>
      </w:r>
      <w:r>
        <w:rPr>
          <w:rFonts w:ascii="Calibri" w:eastAsia="Times New Roman" w:hAnsi="Calibri" w:cs="Times New Roman"/>
          <w:sz w:val="22"/>
          <w:szCs w:val="22"/>
          <w:lang w:eastAsia="sl-SI"/>
        </w:rPr>
        <w:t xml:space="preserve"> delovni list - </w:t>
      </w:r>
      <w:r w:rsidR="004B3360" w:rsidRPr="009637CB">
        <w:rPr>
          <w:rFonts w:ascii="Calibri" w:eastAsia="Times New Roman" w:hAnsi="Calibri" w:cs="Times New Roman"/>
          <w:sz w:val="22"/>
          <w:szCs w:val="22"/>
          <w:lang w:eastAsia="sl-SI"/>
        </w:rPr>
        <w:t>Ponudb</w:t>
      </w:r>
      <w:r w:rsidR="009637CB" w:rsidRPr="009637CB">
        <w:rPr>
          <w:rFonts w:ascii="Calibri" w:eastAsia="Times New Roman" w:hAnsi="Calibri" w:cs="Times New Roman"/>
          <w:sz w:val="22"/>
          <w:szCs w:val="22"/>
          <w:lang w:eastAsia="sl-SI"/>
        </w:rPr>
        <w:t>eni predračun</w:t>
      </w:r>
    </w:p>
    <w:p w14:paraId="4D1AECD8" w14:textId="77777777" w:rsidR="004B3360" w:rsidRDefault="004B3360" w:rsidP="009637CB">
      <w:pPr>
        <w:widowControl/>
        <w:spacing w:after="0"/>
        <w:contextualSpacing/>
        <w:rPr>
          <w:rFonts w:ascii="Calibri" w:eastAsia="Times New Roman" w:hAnsi="Calibri" w:cs="Times New Roman"/>
          <w:sz w:val="22"/>
          <w:szCs w:val="22"/>
          <w:highlight w:val="yellow"/>
          <w:u w:val="single"/>
          <w:lang w:eastAsia="sl-SI"/>
        </w:rPr>
      </w:pPr>
    </w:p>
    <w:p w14:paraId="1CFCF283" w14:textId="77777777" w:rsidR="004B3360" w:rsidRPr="009637CB" w:rsidRDefault="004B3360" w:rsidP="009637CB">
      <w:pPr>
        <w:widowControl/>
        <w:numPr>
          <w:ilvl w:val="0"/>
          <w:numId w:val="30"/>
        </w:numPr>
        <w:spacing w:after="0"/>
        <w:ind w:left="782" w:hanging="357"/>
        <w:contextualSpacing/>
        <w:jc w:val="left"/>
        <w:rPr>
          <w:rFonts w:ascii="Calibri" w:eastAsia="Times New Roman" w:hAnsi="Calibri" w:cs="Times New Roman"/>
          <w:sz w:val="22"/>
          <w:szCs w:val="22"/>
          <w:u w:val="single"/>
          <w:lang w:eastAsia="sl-SI"/>
        </w:rPr>
      </w:pPr>
      <w:r w:rsidRPr="009637CB">
        <w:rPr>
          <w:rFonts w:ascii="Calibri" w:eastAsia="Times New Roman" w:hAnsi="Calibri" w:cs="Times New Roman"/>
          <w:sz w:val="22"/>
          <w:szCs w:val="22"/>
          <w:u w:val="single"/>
          <w:lang w:eastAsia="sl-SI"/>
        </w:rPr>
        <w:t>Izpolniti, podpisati in predložiti V PDF obliki:</w:t>
      </w:r>
    </w:p>
    <w:p w14:paraId="5E20E8D2" w14:textId="26270EF6" w:rsidR="009637CB" w:rsidRPr="009637CB" w:rsidRDefault="009637CB" w:rsidP="009637CB">
      <w:pPr>
        <w:widowControl/>
        <w:numPr>
          <w:ilvl w:val="1"/>
          <w:numId w:val="30"/>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3. Obrazec - Referenca</w:t>
      </w:r>
    </w:p>
    <w:p w14:paraId="2EF04F7A" w14:textId="2FF91EEB" w:rsidR="004B3360" w:rsidRPr="009637CB" w:rsidRDefault="009637CB" w:rsidP="009637CB">
      <w:pPr>
        <w:pStyle w:val="ListParagraph"/>
        <w:numPr>
          <w:ilvl w:val="1"/>
          <w:numId w:val="30"/>
        </w:numPr>
        <w:spacing w:after="0"/>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4</w:t>
      </w:r>
      <w:r w:rsidR="004B3360" w:rsidRPr="009637CB">
        <w:rPr>
          <w:rFonts w:ascii="Calibri" w:eastAsia="Times New Roman" w:hAnsi="Calibri" w:cs="Times New Roman"/>
          <w:sz w:val="22"/>
          <w:szCs w:val="22"/>
          <w:lang w:eastAsia="sl-SI"/>
        </w:rPr>
        <w:t>. Obrazec - Pooblastilo za pridobitev potrdila iz kazenske evidence za pravne osebe</w:t>
      </w:r>
      <w:r w:rsidR="00525749">
        <w:rPr>
          <w:rFonts w:ascii="Calibri" w:eastAsia="Times New Roman" w:hAnsi="Calibri" w:cs="Times New Roman"/>
          <w:sz w:val="22"/>
          <w:szCs w:val="22"/>
          <w:lang w:eastAsia="sl-SI"/>
        </w:rPr>
        <w:t xml:space="preserve"> </w:t>
      </w:r>
      <w:r w:rsidRPr="009637CB">
        <w:rPr>
          <w:rFonts w:ascii="Calibri" w:eastAsia="Times New Roman" w:hAnsi="Calibri" w:cs="Times New Roman"/>
          <w:lang w:eastAsia="sl-SI"/>
        </w:rPr>
        <w:t>(za vse gospodarske subjekte v ponudbi)</w:t>
      </w:r>
    </w:p>
    <w:p w14:paraId="5425C486" w14:textId="1072EA4B" w:rsidR="004B3360" w:rsidRPr="009637CB" w:rsidRDefault="009637CB" w:rsidP="009637CB">
      <w:pPr>
        <w:pStyle w:val="ListParagraph"/>
        <w:numPr>
          <w:ilvl w:val="1"/>
          <w:numId w:val="30"/>
        </w:numPr>
        <w:spacing w:after="0"/>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5</w:t>
      </w:r>
      <w:r w:rsidR="004B3360" w:rsidRPr="009637CB">
        <w:rPr>
          <w:rFonts w:ascii="Calibri" w:eastAsia="Times New Roman" w:hAnsi="Calibri" w:cs="Times New Roman"/>
          <w:sz w:val="22"/>
          <w:szCs w:val="22"/>
          <w:lang w:eastAsia="sl-SI"/>
        </w:rPr>
        <w:t>. Obrazec - Pooblastilo za pridobitev potrdila iz kazenske evidence za fizične osebe</w:t>
      </w:r>
      <w:r>
        <w:rPr>
          <w:rFonts w:ascii="Calibri" w:eastAsia="Times New Roman" w:hAnsi="Calibri" w:cs="Times New Roman"/>
          <w:sz w:val="22"/>
          <w:szCs w:val="22"/>
          <w:lang w:eastAsia="sl-SI"/>
        </w:rPr>
        <w:t xml:space="preserve"> </w:t>
      </w:r>
      <w:r w:rsidRPr="009637CB">
        <w:rPr>
          <w:rFonts w:ascii="Calibri" w:eastAsia="Times New Roman" w:hAnsi="Calibri" w:cs="Times New Roman"/>
          <w:lang w:eastAsia="sl-SI"/>
        </w:rPr>
        <w:t>(za vse gospodarske subjekte v ponudbi)</w:t>
      </w:r>
    </w:p>
    <w:p w14:paraId="05CCAA80" w14:textId="07185813" w:rsidR="009637CB" w:rsidRDefault="006C2D74" w:rsidP="009637CB">
      <w:pPr>
        <w:widowControl/>
        <w:numPr>
          <w:ilvl w:val="1"/>
          <w:numId w:val="30"/>
        </w:numPr>
        <w:spacing w:after="0"/>
        <w:contextualSpacing/>
        <w:jc w:val="left"/>
        <w:rPr>
          <w:rFonts w:ascii="Calibri" w:eastAsia="Times New Roman" w:hAnsi="Calibri" w:cs="Times New Roman"/>
          <w:lang w:eastAsia="sl-SI"/>
        </w:rPr>
      </w:pPr>
      <w:r>
        <w:rPr>
          <w:rFonts w:ascii="Calibri" w:eastAsia="Times New Roman" w:hAnsi="Calibri" w:cs="Times New Roman"/>
          <w:sz w:val="22"/>
          <w:szCs w:val="22"/>
          <w:lang w:eastAsia="sl-SI"/>
        </w:rPr>
        <w:t>Z</w:t>
      </w:r>
      <w:r w:rsidR="009637CB" w:rsidRPr="009637CB">
        <w:rPr>
          <w:rFonts w:ascii="Calibri" w:eastAsia="Times New Roman" w:hAnsi="Calibri" w:cs="Times New Roman"/>
          <w:sz w:val="22"/>
          <w:szCs w:val="22"/>
          <w:lang w:eastAsia="sl-SI"/>
        </w:rPr>
        <w:t>avarovaln</w:t>
      </w:r>
      <w:r w:rsidR="009637CB">
        <w:rPr>
          <w:rFonts w:ascii="Calibri" w:eastAsia="Times New Roman" w:hAnsi="Calibri" w:cs="Times New Roman"/>
          <w:sz w:val="22"/>
          <w:szCs w:val="22"/>
          <w:lang w:eastAsia="sl-SI"/>
        </w:rPr>
        <w:t>a</w:t>
      </w:r>
      <w:r w:rsidR="009637CB" w:rsidRPr="009637CB">
        <w:rPr>
          <w:rFonts w:ascii="Calibri" w:eastAsia="Times New Roman" w:hAnsi="Calibri" w:cs="Times New Roman"/>
          <w:sz w:val="22"/>
          <w:szCs w:val="22"/>
          <w:lang w:eastAsia="sl-SI"/>
        </w:rPr>
        <w:t xml:space="preserve"> polic</w:t>
      </w:r>
      <w:r w:rsidR="009637CB">
        <w:rPr>
          <w:rFonts w:ascii="Calibri" w:eastAsia="Times New Roman" w:hAnsi="Calibri" w:cs="Times New Roman"/>
          <w:sz w:val="22"/>
          <w:szCs w:val="22"/>
          <w:lang w:eastAsia="sl-SI"/>
        </w:rPr>
        <w:t>a</w:t>
      </w:r>
      <w:r w:rsidR="009637CB" w:rsidRPr="009637CB">
        <w:rPr>
          <w:rFonts w:ascii="Calibri" w:eastAsia="Times New Roman" w:hAnsi="Calibri" w:cs="Times New Roman"/>
          <w:sz w:val="22"/>
          <w:szCs w:val="22"/>
          <w:lang w:eastAsia="sl-SI"/>
        </w:rPr>
        <w:t xml:space="preserve"> za poklicno odgovornost</w:t>
      </w:r>
      <w:r w:rsidR="009637CB">
        <w:rPr>
          <w:rFonts w:ascii="Calibri" w:eastAsia="Times New Roman" w:hAnsi="Calibri" w:cs="Times New Roman"/>
          <w:sz w:val="22"/>
          <w:szCs w:val="22"/>
          <w:lang w:eastAsia="sl-SI"/>
        </w:rPr>
        <w:t xml:space="preserve"> </w:t>
      </w:r>
      <w:r w:rsidR="009637CB" w:rsidRPr="009637CB">
        <w:rPr>
          <w:rFonts w:ascii="Calibri" w:eastAsia="Times New Roman" w:hAnsi="Calibri" w:cs="Times New Roman"/>
          <w:lang w:eastAsia="sl-SI"/>
        </w:rPr>
        <w:t>(za vse gospodarske subjekte v ponudbi)</w:t>
      </w:r>
    </w:p>
    <w:p w14:paraId="5A7D8685" w14:textId="7FC4497C" w:rsidR="00F24AD2" w:rsidRDefault="009637CB" w:rsidP="00F24AD2">
      <w:pPr>
        <w:widowControl/>
        <w:numPr>
          <w:ilvl w:val="1"/>
          <w:numId w:val="30"/>
        </w:numPr>
        <w:spacing w:after="0"/>
        <w:contextualSpacing/>
        <w:jc w:val="left"/>
        <w:rPr>
          <w:rFonts w:ascii="Calibri" w:eastAsia="Times New Roman" w:hAnsi="Calibri" w:cs="Times New Roman"/>
          <w:sz w:val="22"/>
          <w:szCs w:val="22"/>
          <w:lang w:eastAsia="sl-SI"/>
        </w:rPr>
      </w:pPr>
      <w:r w:rsidRPr="009637CB">
        <w:rPr>
          <w:rFonts w:ascii="Calibri" w:eastAsia="Times New Roman" w:hAnsi="Calibri" w:cs="Times New Roman"/>
          <w:sz w:val="22"/>
          <w:szCs w:val="22"/>
          <w:lang w:eastAsia="sl-SI"/>
        </w:rPr>
        <w:t>Dokazilo o bonitetni oceni</w:t>
      </w:r>
    </w:p>
    <w:p w14:paraId="1C0F710B" w14:textId="26712857" w:rsidR="004B3360" w:rsidRPr="00F24AD2" w:rsidRDefault="00F24AD2" w:rsidP="00F24AD2">
      <w:pPr>
        <w:widowControl/>
        <w:numPr>
          <w:ilvl w:val="1"/>
          <w:numId w:val="30"/>
        </w:numPr>
        <w:spacing w:after="0"/>
        <w:contextualSpacing/>
        <w:jc w:val="left"/>
        <w:rPr>
          <w:rFonts w:ascii="Calibri" w:eastAsia="Times New Roman" w:hAnsi="Calibri" w:cs="Times New Roman"/>
          <w:sz w:val="22"/>
          <w:szCs w:val="22"/>
          <w:lang w:eastAsia="sl-SI"/>
        </w:rPr>
      </w:pPr>
      <w:r w:rsidRPr="00EE52B9">
        <w:rPr>
          <w:rFonts w:ascii="Calibri" w:eastAsia="Times New Roman" w:hAnsi="Calibri" w:cs="Times New Roman"/>
          <w:sz w:val="22"/>
          <w:szCs w:val="22"/>
          <w:lang w:eastAsia="sl-SI"/>
        </w:rPr>
        <w:t>Kopija vseh zahtevanih licenc oz. izpis iz evidence MNZ</w:t>
      </w:r>
    </w:p>
    <w:p w14:paraId="6013C7D6" w14:textId="77777777" w:rsidR="009B4838" w:rsidRDefault="009B4838" w:rsidP="009637CB">
      <w:pPr>
        <w:widowControl/>
        <w:spacing w:after="0"/>
        <w:jc w:val="left"/>
        <w:rPr>
          <w:rFonts w:eastAsiaTheme="majorEastAsia" w:cstheme="majorBidi"/>
          <w:b/>
          <w:color w:val="1F4E79" w:themeColor="accent1" w:themeShade="80"/>
          <w:sz w:val="22"/>
          <w:szCs w:val="22"/>
        </w:rPr>
      </w:pPr>
      <w:bookmarkStart w:id="3" w:name="_Toc436814729"/>
      <w:r>
        <w:rPr>
          <w:sz w:val="22"/>
          <w:szCs w:val="22"/>
        </w:rPr>
        <w:br w:type="page"/>
      </w:r>
    </w:p>
    <w:p w14:paraId="1C9BDAE3" w14:textId="76A5C909" w:rsidR="00CA4D85" w:rsidRPr="002878AA" w:rsidRDefault="00811E30" w:rsidP="00166CD6">
      <w:pPr>
        <w:pStyle w:val="Heading2"/>
        <w:numPr>
          <w:ilvl w:val="0"/>
          <w:numId w:val="12"/>
        </w:numPr>
        <w:rPr>
          <w:rFonts w:asciiTheme="minorHAnsi" w:hAnsiTheme="minorHAnsi"/>
          <w:sz w:val="22"/>
          <w:szCs w:val="22"/>
        </w:rPr>
      </w:pPr>
      <w:bookmarkStart w:id="4" w:name="_Toc8202230"/>
      <w:bookmarkEnd w:id="3"/>
      <w:r>
        <w:rPr>
          <w:rFonts w:asciiTheme="minorHAnsi" w:hAnsiTheme="minorHAnsi"/>
          <w:sz w:val="22"/>
          <w:szCs w:val="22"/>
        </w:rPr>
        <w:lastRenderedPageBreak/>
        <w:t xml:space="preserve">Obrazec - </w:t>
      </w:r>
      <w:r w:rsidR="002878AA">
        <w:rPr>
          <w:rFonts w:asciiTheme="minorHAnsi" w:hAnsiTheme="minorHAnsi"/>
          <w:sz w:val="22"/>
          <w:szCs w:val="22"/>
        </w:rPr>
        <w:t>PODATKI O PONUDNIKU</w:t>
      </w:r>
      <w:bookmarkEnd w:id="4"/>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B35816" w:rsidRPr="00E83ED7" w14:paraId="2ACD8662" w14:textId="77777777" w:rsidTr="00D94AD0">
        <w:trPr>
          <w:trHeight w:val="253"/>
        </w:trPr>
        <w:tc>
          <w:tcPr>
            <w:tcW w:w="1817" w:type="dxa"/>
          </w:tcPr>
          <w:p w14:paraId="38E5FD31" w14:textId="77777777" w:rsidR="00B35816" w:rsidRPr="00E83ED7" w:rsidRDefault="00B35816" w:rsidP="00D94AD0">
            <w:pPr>
              <w:spacing w:after="0"/>
              <w:rPr>
                <w:b/>
              </w:rPr>
            </w:pPr>
            <w:r w:rsidRPr="008D08B7">
              <w:rPr>
                <w:b/>
              </w:rPr>
              <w:t>NAROČNIK</w:t>
            </w:r>
            <w:r>
              <w:t>:</w:t>
            </w:r>
          </w:p>
        </w:tc>
        <w:tc>
          <w:tcPr>
            <w:tcW w:w="6036" w:type="dxa"/>
          </w:tcPr>
          <w:p w14:paraId="6A2F11DF" w14:textId="77777777" w:rsidR="00B35816" w:rsidRPr="00E83ED7" w:rsidRDefault="00B35816" w:rsidP="00D94AD0">
            <w:pPr>
              <w:spacing w:after="0"/>
            </w:pPr>
            <w:r>
              <w:t xml:space="preserve">DUTB </w:t>
            </w:r>
            <w:proofErr w:type="spellStart"/>
            <w:r>
              <w:t>d.d</w:t>
            </w:r>
            <w:proofErr w:type="spellEnd"/>
            <w:r>
              <w:t>., Davčna ulica 1, Ljubljana</w:t>
            </w:r>
          </w:p>
        </w:tc>
      </w:tr>
      <w:tr w:rsidR="00B35816" w:rsidRPr="00E83ED7" w14:paraId="437E9C6B" w14:textId="77777777" w:rsidTr="00D94AD0">
        <w:trPr>
          <w:trHeight w:val="253"/>
        </w:trPr>
        <w:tc>
          <w:tcPr>
            <w:tcW w:w="1817" w:type="dxa"/>
          </w:tcPr>
          <w:p w14:paraId="29A9266F" w14:textId="77777777" w:rsidR="00B35816" w:rsidRPr="00E83ED7" w:rsidRDefault="00B35816" w:rsidP="00D94AD0">
            <w:pPr>
              <w:spacing w:after="0"/>
              <w:rPr>
                <w:b/>
              </w:rPr>
            </w:pPr>
            <w:r w:rsidRPr="00E83ED7">
              <w:rPr>
                <w:b/>
              </w:rPr>
              <w:t>JAVNO NAROČILO</w:t>
            </w:r>
          </w:p>
        </w:tc>
        <w:tc>
          <w:tcPr>
            <w:tcW w:w="6036" w:type="dxa"/>
          </w:tcPr>
          <w:p w14:paraId="59343914" w14:textId="34ECA63D" w:rsidR="00B35816" w:rsidRPr="00E83ED7" w:rsidRDefault="00B35816" w:rsidP="00A73EF4">
            <w:pPr>
              <w:spacing w:after="0"/>
            </w:pPr>
            <w:r w:rsidRPr="00025411">
              <w:t>JN</w:t>
            </w:r>
            <w:r w:rsidRPr="002C3B73">
              <w:t>/</w:t>
            </w:r>
            <w:r>
              <w:t>1</w:t>
            </w:r>
            <w:r w:rsidR="00A73EF4">
              <w:t>1</w:t>
            </w:r>
            <w:r w:rsidRPr="002C3B73">
              <w:t>-</w:t>
            </w:r>
            <w:r w:rsidR="00BA3B81">
              <w:t>NEP/20</w:t>
            </w:r>
            <w:r w:rsidR="00A73EF4">
              <w:t>20</w:t>
            </w:r>
          </w:p>
        </w:tc>
      </w:tr>
      <w:tr w:rsidR="00B35816" w:rsidRPr="00195B71" w14:paraId="60DBF0DB" w14:textId="77777777" w:rsidTr="00D94AD0">
        <w:trPr>
          <w:trHeight w:val="201"/>
        </w:trPr>
        <w:tc>
          <w:tcPr>
            <w:tcW w:w="1817" w:type="dxa"/>
          </w:tcPr>
          <w:p w14:paraId="6B437AC7" w14:textId="77777777" w:rsidR="00B35816" w:rsidRPr="00EC3D89" w:rsidRDefault="00B35816" w:rsidP="00D94AD0">
            <w:pPr>
              <w:spacing w:after="0"/>
              <w:rPr>
                <w:b/>
              </w:rPr>
            </w:pPr>
            <w:r w:rsidRPr="00EC3D89">
              <w:rPr>
                <w:b/>
              </w:rPr>
              <w:t>PREDMET</w:t>
            </w:r>
          </w:p>
        </w:tc>
        <w:tc>
          <w:tcPr>
            <w:tcW w:w="6036" w:type="dxa"/>
          </w:tcPr>
          <w:p w14:paraId="16CA1031" w14:textId="390D0F18" w:rsidR="00B35816" w:rsidRPr="00E83ED7" w:rsidRDefault="00B35816" w:rsidP="00BA3B81">
            <w:pPr>
              <w:spacing w:after="0"/>
            </w:pPr>
            <w:r w:rsidRPr="001E717A">
              <w:t>Varovanje premoženja DUTB</w:t>
            </w:r>
          </w:p>
        </w:tc>
      </w:tr>
    </w:tbl>
    <w:p w14:paraId="64C9C1D5" w14:textId="77777777" w:rsidR="00B35816" w:rsidRPr="00B35816" w:rsidRDefault="00B35816" w:rsidP="00195B71">
      <w:pPr>
        <w:spacing w:after="0"/>
        <w:rPr>
          <w:sz w:val="22"/>
          <w:szCs w:val="22"/>
        </w:rPr>
      </w:pPr>
    </w:p>
    <w:p w14:paraId="37FCC9D9" w14:textId="24ED0D70" w:rsidR="002878AA" w:rsidRDefault="002878AA" w:rsidP="00195B71">
      <w:pPr>
        <w:spacing w:after="0"/>
      </w:pPr>
      <w:r w:rsidRPr="00B45BE7">
        <w:t xml:space="preserve">Na podlagi razpisne dokumentacije, objavljene v </w:t>
      </w:r>
      <w:r>
        <w:t xml:space="preserve">odprtem </w:t>
      </w:r>
      <w:r w:rsidRPr="00B45BE7">
        <w:t>postopku oddaje naročila v skladu s 4</w:t>
      </w:r>
      <w:r>
        <w:t>0</w:t>
      </w:r>
      <w:r w:rsidRPr="00B45BE7">
        <w:t>. členom ZJN-3, se prijavljamo na predmetni javni razpis in prilagamo ponudbo ter obvezne priloge, kot zahteva predmetna razpisna dokumentacija.</w:t>
      </w:r>
    </w:p>
    <w:p w14:paraId="7AE82C6E" w14:textId="77777777" w:rsidR="00FC7054" w:rsidRPr="00B35816" w:rsidRDefault="00FC7054" w:rsidP="00195B71">
      <w:pPr>
        <w:spacing w:after="0"/>
        <w:rPr>
          <w:sz w:val="22"/>
          <w:szCs w:val="22"/>
        </w:rPr>
      </w:pP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2"/>
        <w:gridCol w:w="1598"/>
        <w:gridCol w:w="2223"/>
      </w:tblGrid>
      <w:tr w:rsidR="002878AA" w:rsidRPr="00B45BE7" w14:paraId="6BAACC2A" w14:textId="77777777" w:rsidTr="00F30C11">
        <w:trPr>
          <w:trHeight w:val="315"/>
        </w:trPr>
        <w:tc>
          <w:tcPr>
            <w:tcW w:w="4042" w:type="dxa"/>
          </w:tcPr>
          <w:p w14:paraId="77D8617F" w14:textId="77777777" w:rsidR="002878AA" w:rsidRPr="00B45BE7" w:rsidRDefault="002878AA" w:rsidP="00CF471B">
            <w:pPr>
              <w:rPr>
                <w:rFonts w:eastAsia="Calibri"/>
                <w:b/>
              </w:rPr>
            </w:pPr>
            <w:r w:rsidRPr="00B45BE7">
              <w:rPr>
                <w:rFonts w:eastAsia="Calibri"/>
                <w:b/>
              </w:rPr>
              <w:t>NAZIV PONUDNIKA:</w:t>
            </w:r>
          </w:p>
        </w:tc>
        <w:tc>
          <w:tcPr>
            <w:tcW w:w="3821" w:type="dxa"/>
            <w:gridSpan w:val="2"/>
          </w:tcPr>
          <w:p w14:paraId="432132E8" w14:textId="77777777" w:rsidR="002878AA" w:rsidRPr="00B45BE7" w:rsidRDefault="002878AA" w:rsidP="00CF471B">
            <w:pPr>
              <w:rPr>
                <w:rFonts w:eastAsia="Calibri"/>
              </w:rPr>
            </w:pPr>
          </w:p>
        </w:tc>
      </w:tr>
      <w:tr w:rsidR="002878AA" w:rsidRPr="00B45BE7" w14:paraId="74814727" w14:textId="77777777" w:rsidTr="00F30C11">
        <w:trPr>
          <w:trHeight w:val="345"/>
        </w:trPr>
        <w:tc>
          <w:tcPr>
            <w:tcW w:w="4042" w:type="dxa"/>
          </w:tcPr>
          <w:p w14:paraId="126757F4" w14:textId="77777777" w:rsidR="002878AA" w:rsidRPr="00B45BE7" w:rsidRDefault="002878AA" w:rsidP="00CF471B">
            <w:pPr>
              <w:rPr>
                <w:rFonts w:eastAsia="Calibri"/>
                <w:b/>
              </w:rPr>
            </w:pPr>
            <w:r w:rsidRPr="00B45BE7">
              <w:rPr>
                <w:rFonts w:eastAsia="Calibri"/>
                <w:b/>
              </w:rPr>
              <w:t>Sedež:</w:t>
            </w:r>
          </w:p>
        </w:tc>
        <w:tc>
          <w:tcPr>
            <w:tcW w:w="3821" w:type="dxa"/>
            <w:gridSpan w:val="2"/>
          </w:tcPr>
          <w:p w14:paraId="21A5E650" w14:textId="77777777" w:rsidR="002878AA" w:rsidRPr="00B45BE7" w:rsidRDefault="002878AA" w:rsidP="00CF471B">
            <w:pPr>
              <w:rPr>
                <w:rFonts w:eastAsia="Calibri"/>
              </w:rPr>
            </w:pPr>
          </w:p>
        </w:tc>
      </w:tr>
      <w:tr w:rsidR="002878AA" w:rsidRPr="00B45BE7" w14:paraId="14982B7D" w14:textId="77777777" w:rsidTr="00F30C11">
        <w:trPr>
          <w:trHeight w:val="365"/>
        </w:trPr>
        <w:tc>
          <w:tcPr>
            <w:tcW w:w="4042" w:type="dxa"/>
          </w:tcPr>
          <w:p w14:paraId="1E9396EF" w14:textId="77777777" w:rsidR="002878AA" w:rsidRPr="00B45BE7" w:rsidRDefault="002878AA" w:rsidP="00CF471B">
            <w:pPr>
              <w:ind w:left="6"/>
              <w:rPr>
                <w:rFonts w:eastAsia="Calibri"/>
                <w:b/>
              </w:rPr>
            </w:pPr>
            <w:r w:rsidRPr="00B45BE7">
              <w:rPr>
                <w:rFonts w:eastAsia="Calibri"/>
                <w:b/>
              </w:rPr>
              <w:t>Zakoniti zastopnik:</w:t>
            </w:r>
          </w:p>
        </w:tc>
        <w:tc>
          <w:tcPr>
            <w:tcW w:w="3821" w:type="dxa"/>
            <w:gridSpan w:val="2"/>
          </w:tcPr>
          <w:p w14:paraId="1F121ABB" w14:textId="77777777" w:rsidR="002878AA" w:rsidRPr="00B45BE7" w:rsidRDefault="002878AA" w:rsidP="00CF471B">
            <w:pPr>
              <w:rPr>
                <w:rFonts w:eastAsia="Calibri"/>
              </w:rPr>
            </w:pPr>
          </w:p>
        </w:tc>
      </w:tr>
      <w:tr w:rsidR="002878AA" w:rsidRPr="00B45BE7" w14:paraId="55E76CDA" w14:textId="77777777" w:rsidTr="00F30C11">
        <w:trPr>
          <w:trHeight w:val="342"/>
        </w:trPr>
        <w:tc>
          <w:tcPr>
            <w:tcW w:w="4042" w:type="dxa"/>
          </w:tcPr>
          <w:p w14:paraId="2CC90CB0" w14:textId="77777777" w:rsidR="002878AA" w:rsidRPr="00B45BE7" w:rsidRDefault="002878AA" w:rsidP="00CF471B">
            <w:pPr>
              <w:rPr>
                <w:rFonts w:eastAsia="Calibri"/>
                <w:b/>
              </w:rPr>
            </w:pPr>
            <w:r w:rsidRPr="00B45BE7">
              <w:rPr>
                <w:rFonts w:eastAsia="Calibri"/>
                <w:b/>
              </w:rPr>
              <w:t>Številka TRR:</w:t>
            </w:r>
          </w:p>
        </w:tc>
        <w:tc>
          <w:tcPr>
            <w:tcW w:w="3821" w:type="dxa"/>
            <w:gridSpan w:val="2"/>
          </w:tcPr>
          <w:p w14:paraId="37F89135" w14:textId="77777777" w:rsidR="002878AA" w:rsidRPr="00B45BE7" w:rsidRDefault="002878AA" w:rsidP="00CF471B">
            <w:pPr>
              <w:rPr>
                <w:rFonts w:eastAsia="Calibri"/>
              </w:rPr>
            </w:pPr>
          </w:p>
        </w:tc>
      </w:tr>
      <w:tr w:rsidR="002878AA" w:rsidRPr="00B45BE7" w14:paraId="069655A8" w14:textId="77777777" w:rsidTr="00F30C11">
        <w:trPr>
          <w:trHeight w:val="487"/>
        </w:trPr>
        <w:tc>
          <w:tcPr>
            <w:tcW w:w="4042" w:type="dxa"/>
          </w:tcPr>
          <w:p w14:paraId="2A47D5CB" w14:textId="77777777" w:rsidR="002878AA" w:rsidRPr="00B45BE7" w:rsidRDefault="002878AA" w:rsidP="00CF471B">
            <w:pPr>
              <w:ind w:left="6"/>
              <w:rPr>
                <w:rFonts w:eastAsia="Calibri"/>
                <w:b/>
              </w:rPr>
            </w:pPr>
            <w:r w:rsidRPr="00B45BE7">
              <w:rPr>
                <w:rFonts w:eastAsia="Calibri"/>
                <w:b/>
              </w:rPr>
              <w:t>Matična številka:</w:t>
            </w:r>
          </w:p>
        </w:tc>
        <w:tc>
          <w:tcPr>
            <w:tcW w:w="3821" w:type="dxa"/>
            <w:gridSpan w:val="2"/>
          </w:tcPr>
          <w:p w14:paraId="20E1841F" w14:textId="77777777" w:rsidR="002878AA" w:rsidRPr="00B45BE7" w:rsidRDefault="002878AA" w:rsidP="00CF471B">
            <w:pPr>
              <w:rPr>
                <w:rFonts w:eastAsia="Calibri"/>
              </w:rPr>
            </w:pPr>
          </w:p>
        </w:tc>
      </w:tr>
      <w:tr w:rsidR="002878AA" w:rsidRPr="00B45BE7" w14:paraId="0750AB6D" w14:textId="77777777" w:rsidTr="00F30C11">
        <w:trPr>
          <w:trHeight w:val="435"/>
        </w:trPr>
        <w:tc>
          <w:tcPr>
            <w:tcW w:w="4042" w:type="dxa"/>
          </w:tcPr>
          <w:p w14:paraId="5060D0F1" w14:textId="77777777" w:rsidR="002878AA" w:rsidRPr="00B45BE7" w:rsidRDefault="002878AA" w:rsidP="00CF471B">
            <w:pPr>
              <w:rPr>
                <w:rFonts w:eastAsia="Calibri"/>
                <w:b/>
              </w:rPr>
            </w:pPr>
            <w:r w:rsidRPr="00B45BE7">
              <w:rPr>
                <w:rFonts w:eastAsia="Calibri"/>
                <w:b/>
              </w:rPr>
              <w:t>ID številka za DDV:</w:t>
            </w:r>
          </w:p>
        </w:tc>
        <w:tc>
          <w:tcPr>
            <w:tcW w:w="3821" w:type="dxa"/>
            <w:gridSpan w:val="2"/>
          </w:tcPr>
          <w:p w14:paraId="2D3C8F42" w14:textId="77777777" w:rsidR="002878AA" w:rsidRPr="00B45BE7" w:rsidRDefault="002878AA" w:rsidP="00CF471B">
            <w:pPr>
              <w:rPr>
                <w:rFonts w:eastAsia="Calibri"/>
              </w:rPr>
            </w:pPr>
          </w:p>
        </w:tc>
      </w:tr>
      <w:tr w:rsidR="002878AA" w:rsidRPr="00B45BE7" w14:paraId="1FB06916" w14:textId="77777777" w:rsidTr="00F30C11">
        <w:trPr>
          <w:trHeight w:val="439"/>
        </w:trPr>
        <w:tc>
          <w:tcPr>
            <w:tcW w:w="4042" w:type="dxa"/>
          </w:tcPr>
          <w:p w14:paraId="3CCD1CE9" w14:textId="77777777" w:rsidR="002878AA" w:rsidRPr="00B45BE7" w:rsidRDefault="002878AA" w:rsidP="00CF471B">
            <w:pPr>
              <w:rPr>
                <w:rFonts w:eastAsia="Calibri"/>
                <w:b/>
              </w:rPr>
            </w:pPr>
            <w:r w:rsidRPr="00B45BE7">
              <w:rPr>
                <w:rFonts w:eastAsia="Calibri"/>
                <w:b/>
              </w:rPr>
              <w:t>Telefon:</w:t>
            </w:r>
          </w:p>
        </w:tc>
        <w:tc>
          <w:tcPr>
            <w:tcW w:w="3821" w:type="dxa"/>
            <w:gridSpan w:val="2"/>
          </w:tcPr>
          <w:p w14:paraId="23DAE5D9" w14:textId="77777777" w:rsidR="002878AA" w:rsidRPr="00B45BE7" w:rsidRDefault="002878AA" w:rsidP="00CF471B">
            <w:pPr>
              <w:rPr>
                <w:rFonts w:eastAsia="Calibri"/>
              </w:rPr>
            </w:pPr>
          </w:p>
        </w:tc>
      </w:tr>
      <w:tr w:rsidR="002878AA" w:rsidRPr="00B45BE7" w14:paraId="3D1D1189" w14:textId="77777777" w:rsidTr="00F30C11">
        <w:trPr>
          <w:trHeight w:val="458"/>
        </w:trPr>
        <w:tc>
          <w:tcPr>
            <w:tcW w:w="4042" w:type="dxa"/>
          </w:tcPr>
          <w:p w14:paraId="4DBC2DC2" w14:textId="77777777" w:rsidR="002878AA" w:rsidRPr="00B45BE7" w:rsidRDefault="002878AA" w:rsidP="00CF471B">
            <w:pPr>
              <w:rPr>
                <w:rFonts w:eastAsia="Calibri"/>
                <w:b/>
              </w:rPr>
            </w:pPr>
            <w:r w:rsidRPr="00B45BE7">
              <w:rPr>
                <w:rFonts w:eastAsia="Calibri"/>
                <w:b/>
              </w:rPr>
              <w:t>Faks:</w:t>
            </w:r>
          </w:p>
        </w:tc>
        <w:tc>
          <w:tcPr>
            <w:tcW w:w="3821" w:type="dxa"/>
            <w:gridSpan w:val="2"/>
          </w:tcPr>
          <w:p w14:paraId="4734513B" w14:textId="77777777" w:rsidR="002878AA" w:rsidRPr="00B45BE7" w:rsidRDefault="002878AA" w:rsidP="00CF471B">
            <w:pPr>
              <w:rPr>
                <w:rFonts w:eastAsia="Calibri"/>
              </w:rPr>
            </w:pPr>
          </w:p>
        </w:tc>
      </w:tr>
      <w:tr w:rsidR="002878AA" w:rsidRPr="00B45BE7" w14:paraId="526A407F" w14:textId="77777777" w:rsidTr="00F30C11">
        <w:trPr>
          <w:trHeight w:val="447"/>
        </w:trPr>
        <w:tc>
          <w:tcPr>
            <w:tcW w:w="4042" w:type="dxa"/>
          </w:tcPr>
          <w:p w14:paraId="1F368B17" w14:textId="77777777" w:rsidR="002878AA" w:rsidRPr="00B45BE7" w:rsidRDefault="002878AA" w:rsidP="00CF471B">
            <w:pPr>
              <w:rPr>
                <w:rFonts w:eastAsia="Calibri"/>
                <w:b/>
              </w:rPr>
            </w:pPr>
            <w:r w:rsidRPr="00B45BE7">
              <w:rPr>
                <w:rFonts w:eastAsia="Calibri"/>
                <w:b/>
              </w:rPr>
              <w:t>Elektronska pošta:</w:t>
            </w:r>
          </w:p>
        </w:tc>
        <w:tc>
          <w:tcPr>
            <w:tcW w:w="3821" w:type="dxa"/>
            <w:gridSpan w:val="2"/>
          </w:tcPr>
          <w:p w14:paraId="0A82AE6D" w14:textId="77777777" w:rsidR="002878AA" w:rsidRPr="00B45BE7" w:rsidRDefault="002878AA" w:rsidP="00CF471B">
            <w:pPr>
              <w:rPr>
                <w:rFonts w:eastAsia="Calibri"/>
              </w:rPr>
            </w:pPr>
          </w:p>
        </w:tc>
      </w:tr>
      <w:tr w:rsidR="002878AA" w:rsidRPr="00B45BE7" w14:paraId="12DA42D4" w14:textId="77777777" w:rsidTr="00F30C11">
        <w:trPr>
          <w:trHeight w:val="535"/>
        </w:trPr>
        <w:tc>
          <w:tcPr>
            <w:tcW w:w="4042" w:type="dxa"/>
          </w:tcPr>
          <w:p w14:paraId="51392B1E" w14:textId="77777777" w:rsidR="002878AA" w:rsidRPr="00B45BE7" w:rsidRDefault="002878AA" w:rsidP="00CF471B">
            <w:pPr>
              <w:ind w:left="6"/>
              <w:rPr>
                <w:rFonts w:eastAsia="Calibri"/>
                <w:b/>
              </w:rPr>
            </w:pPr>
            <w:r w:rsidRPr="00B45BE7">
              <w:rPr>
                <w:rFonts w:eastAsia="Calibri"/>
                <w:b/>
              </w:rPr>
              <w:t>Kontaktna oseba ponudnika za obveščanje:</w:t>
            </w:r>
          </w:p>
        </w:tc>
        <w:tc>
          <w:tcPr>
            <w:tcW w:w="3821" w:type="dxa"/>
            <w:gridSpan w:val="2"/>
            <w:tcBorders>
              <w:bottom w:val="single" w:sz="4" w:space="0" w:color="auto"/>
            </w:tcBorders>
          </w:tcPr>
          <w:p w14:paraId="1937F5B8" w14:textId="77777777" w:rsidR="002878AA" w:rsidRPr="00B45BE7" w:rsidRDefault="002878AA" w:rsidP="00CF471B">
            <w:pPr>
              <w:ind w:left="6"/>
              <w:rPr>
                <w:rFonts w:eastAsia="Calibri"/>
              </w:rPr>
            </w:pPr>
          </w:p>
        </w:tc>
      </w:tr>
      <w:tr w:rsidR="002878AA" w:rsidRPr="00B45BE7" w14:paraId="16DBE40A" w14:textId="77777777" w:rsidTr="00F30C11">
        <w:trPr>
          <w:trHeight w:val="262"/>
        </w:trPr>
        <w:tc>
          <w:tcPr>
            <w:tcW w:w="4042" w:type="dxa"/>
          </w:tcPr>
          <w:p w14:paraId="5A426E38" w14:textId="77777777" w:rsidR="002878AA" w:rsidRPr="00B45BE7" w:rsidRDefault="002878AA" w:rsidP="00CF471B">
            <w:pPr>
              <w:ind w:left="6"/>
              <w:rPr>
                <w:rFonts w:eastAsia="Calibri"/>
                <w:b/>
              </w:rPr>
            </w:pPr>
            <w:r>
              <w:rPr>
                <w:rFonts w:eastAsia="Calibri"/>
                <w:b/>
              </w:rPr>
              <w:t>Elektronska pošta kontaktne osebe za obveščanje:</w:t>
            </w:r>
          </w:p>
        </w:tc>
        <w:tc>
          <w:tcPr>
            <w:tcW w:w="3821" w:type="dxa"/>
            <w:gridSpan w:val="2"/>
            <w:tcBorders>
              <w:bottom w:val="single" w:sz="4" w:space="0" w:color="auto"/>
            </w:tcBorders>
          </w:tcPr>
          <w:p w14:paraId="418B44D1" w14:textId="77777777" w:rsidR="002878AA" w:rsidRPr="00B45BE7" w:rsidRDefault="002878AA" w:rsidP="00CF471B">
            <w:pPr>
              <w:ind w:left="6"/>
              <w:rPr>
                <w:rFonts w:eastAsia="Calibri"/>
              </w:rPr>
            </w:pPr>
          </w:p>
        </w:tc>
      </w:tr>
      <w:tr w:rsidR="002878AA" w:rsidRPr="00B45BE7" w14:paraId="793DD2FE" w14:textId="77777777" w:rsidTr="00F30C11">
        <w:trPr>
          <w:trHeight w:val="120"/>
        </w:trPr>
        <w:tc>
          <w:tcPr>
            <w:tcW w:w="4042" w:type="dxa"/>
          </w:tcPr>
          <w:p w14:paraId="71948588" w14:textId="5510E413" w:rsidR="002878AA" w:rsidRPr="00B45BE7" w:rsidRDefault="002878AA">
            <w:pPr>
              <w:ind w:left="6"/>
              <w:rPr>
                <w:rFonts w:eastAsia="Calibri"/>
                <w:b/>
              </w:rPr>
            </w:pPr>
            <w:r>
              <w:rPr>
                <w:rFonts w:eastAsia="Calibri"/>
                <w:b/>
              </w:rPr>
              <w:t>Nastopanje v skupni ponudbi</w:t>
            </w:r>
            <w:r w:rsidR="00FC7054">
              <w:rPr>
                <w:rFonts w:eastAsia="Calibri"/>
                <w:b/>
              </w:rPr>
              <w:t xml:space="preserve"> </w:t>
            </w:r>
            <w:r w:rsidRPr="00B45BE7">
              <w:rPr>
                <w:rFonts w:eastAsia="Calibri"/>
                <w:b/>
              </w:rPr>
              <w:t>(ustrezno označiti)</w:t>
            </w:r>
          </w:p>
        </w:tc>
        <w:tc>
          <w:tcPr>
            <w:tcW w:w="1598" w:type="dxa"/>
            <w:tcBorders>
              <w:right w:val="nil"/>
            </w:tcBorders>
          </w:tcPr>
          <w:p w14:paraId="69D395FC"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752DCDD1" w14:textId="77777777" w:rsidR="002878AA" w:rsidRPr="00B45BE7" w:rsidRDefault="002878AA" w:rsidP="00CF471B">
            <w:pPr>
              <w:jc w:val="center"/>
              <w:rPr>
                <w:rFonts w:eastAsia="Calibri"/>
                <w:b/>
              </w:rPr>
            </w:pPr>
            <w:r w:rsidRPr="00B45BE7">
              <w:rPr>
                <w:rFonts w:eastAsia="Calibri"/>
                <w:b/>
              </w:rPr>
              <w:t>NE</w:t>
            </w:r>
          </w:p>
        </w:tc>
      </w:tr>
      <w:tr w:rsidR="002878AA" w:rsidRPr="00B45BE7" w14:paraId="2B602B47" w14:textId="77777777" w:rsidTr="00F30C11">
        <w:trPr>
          <w:trHeight w:val="120"/>
        </w:trPr>
        <w:tc>
          <w:tcPr>
            <w:tcW w:w="4042" w:type="dxa"/>
          </w:tcPr>
          <w:p w14:paraId="53D45514" w14:textId="77777777" w:rsidR="002878AA" w:rsidRPr="00B45BE7" w:rsidRDefault="002878AA" w:rsidP="00CF471B">
            <w:pPr>
              <w:ind w:left="6"/>
              <w:rPr>
                <w:rFonts w:eastAsia="Calibri"/>
                <w:b/>
              </w:rPr>
            </w:pPr>
            <w:r w:rsidRPr="00B45BE7">
              <w:rPr>
                <w:rFonts w:eastAsia="Calibri"/>
                <w:b/>
              </w:rPr>
              <w:t>Nastopanje s podizvajalci (ustrezno označiti)</w:t>
            </w:r>
          </w:p>
        </w:tc>
        <w:tc>
          <w:tcPr>
            <w:tcW w:w="1598" w:type="dxa"/>
            <w:tcBorders>
              <w:right w:val="nil"/>
            </w:tcBorders>
          </w:tcPr>
          <w:p w14:paraId="13D0D562" w14:textId="77777777" w:rsidR="002878AA" w:rsidRPr="00B45BE7" w:rsidRDefault="002878AA" w:rsidP="00CF471B">
            <w:pPr>
              <w:ind w:left="6"/>
              <w:jc w:val="center"/>
              <w:rPr>
                <w:rFonts w:eastAsia="Calibri"/>
                <w:b/>
              </w:rPr>
            </w:pPr>
            <w:r w:rsidRPr="00B45BE7">
              <w:rPr>
                <w:rFonts w:eastAsia="Calibri"/>
                <w:b/>
              </w:rPr>
              <w:t>DA</w:t>
            </w:r>
          </w:p>
        </w:tc>
        <w:tc>
          <w:tcPr>
            <w:tcW w:w="2223" w:type="dxa"/>
            <w:tcBorders>
              <w:left w:val="nil"/>
            </w:tcBorders>
          </w:tcPr>
          <w:p w14:paraId="4D96C068" w14:textId="77777777" w:rsidR="002878AA" w:rsidRPr="00B45BE7" w:rsidRDefault="002878AA" w:rsidP="00CF471B">
            <w:pPr>
              <w:jc w:val="center"/>
              <w:rPr>
                <w:rFonts w:eastAsia="Calibri"/>
                <w:b/>
              </w:rPr>
            </w:pPr>
            <w:r w:rsidRPr="00B45BE7">
              <w:rPr>
                <w:rFonts w:eastAsia="Calibri"/>
                <w:b/>
              </w:rPr>
              <w:t>NE</w:t>
            </w:r>
          </w:p>
        </w:tc>
      </w:tr>
      <w:tr w:rsidR="00F30C11" w:rsidRPr="00B45BE7" w14:paraId="355AEE5E" w14:textId="77777777" w:rsidTr="00F30C11">
        <w:trPr>
          <w:trHeight w:val="467"/>
        </w:trPr>
        <w:tc>
          <w:tcPr>
            <w:tcW w:w="4042" w:type="dxa"/>
            <w:tcBorders>
              <w:top w:val="single" w:sz="4" w:space="0" w:color="auto"/>
              <w:left w:val="single" w:sz="4" w:space="0" w:color="auto"/>
              <w:bottom w:val="single" w:sz="4" w:space="0" w:color="auto"/>
              <w:right w:val="single" w:sz="4" w:space="0" w:color="auto"/>
            </w:tcBorders>
          </w:tcPr>
          <w:p w14:paraId="0E3AA9E4" w14:textId="77C0C27D" w:rsidR="00F30C11" w:rsidRPr="00B45BE7" w:rsidRDefault="00F30C11" w:rsidP="00F30C11">
            <w:pPr>
              <w:ind w:left="6"/>
              <w:rPr>
                <w:rFonts w:eastAsia="Calibri"/>
                <w:b/>
              </w:rPr>
            </w:pPr>
            <w:r w:rsidRPr="00A35A42">
              <w:rPr>
                <w:rFonts w:eastAsia="Calibri"/>
                <w:b/>
              </w:rPr>
              <w:t xml:space="preserve">Ponudnik je MSP </w:t>
            </w:r>
            <w:r w:rsidRPr="00A35A42">
              <w:rPr>
                <w:rFonts w:eastAsia="Calibri"/>
              </w:rPr>
              <w:t>(</w:t>
            </w:r>
            <w:proofErr w:type="spellStart"/>
            <w:r w:rsidRPr="00A35A42">
              <w:rPr>
                <w:rFonts w:eastAsia="Calibri"/>
              </w:rPr>
              <w:t>mikro</w:t>
            </w:r>
            <w:proofErr w:type="spellEnd"/>
            <w:r w:rsidRPr="00A35A42">
              <w:rPr>
                <w:rFonts w:eastAsia="Calibri"/>
              </w:rPr>
              <w:t xml:space="preserve">, mala in srednje veliko podjetje) </w:t>
            </w:r>
            <w:r w:rsidRPr="00A35A42">
              <w:rPr>
                <w:rFonts w:eastAsia="Calibri"/>
                <w:b/>
              </w:rPr>
              <w:t>(ustrezno označiti)</w:t>
            </w:r>
          </w:p>
        </w:tc>
        <w:tc>
          <w:tcPr>
            <w:tcW w:w="1598" w:type="dxa"/>
            <w:tcBorders>
              <w:top w:val="single" w:sz="4" w:space="0" w:color="auto"/>
              <w:left w:val="single" w:sz="4" w:space="0" w:color="auto"/>
              <w:bottom w:val="single" w:sz="4" w:space="0" w:color="auto"/>
              <w:right w:val="nil"/>
            </w:tcBorders>
          </w:tcPr>
          <w:p w14:paraId="7B944AB8" w14:textId="38F232B1" w:rsidR="00F30C11" w:rsidRPr="00B45BE7" w:rsidRDefault="00F30C11" w:rsidP="00F30C11">
            <w:pPr>
              <w:ind w:left="6"/>
              <w:jc w:val="center"/>
              <w:rPr>
                <w:rFonts w:eastAsia="Calibri"/>
                <w:b/>
              </w:rPr>
            </w:pPr>
            <w:r w:rsidRPr="00A35A42">
              <w:rPr>
                <w:rFonts w:eastAsia="Calibri"/>
                <w:b/>
              </w:rPr>
              <w:t>DA</w:t>
            </w:r>
          </w:p>
        </w:tc>
        <w:tc>
          <w:tcPr>
            <w:tcW w:w="2223" w:type="dxa"/>
            <w:tcBorders>
              <w:top w:val="single" w:sz="4" w:space="0" w:color="auto"/>
              <w:left w:val="nil"/>
              <w:bottom w:val="single" w:sz="4" w:space="0" w:color="auto"/>
              <w:right w:val="single" w:sz="4" w:space="0" w:color="auto"/>
            </w:tcBorders>
          </w:tcPr>
          <w:p w14:paraId="03036C35" w14:textId="3E8F7EC0" w:rsidR="00F30C11" w:rsidRPr="00B45BE7" w:rsidRDefault="00F30C11" w:rsidP="00F30C11">
            <w:pPr>
              <w:jc w:val="center"/>
              <w:rPr>
                <w:rFonts w:eastAsia="Calibri"/>
                <w:b/>
              </w:rPr>
            </w:pPr>
            <w:r w:rsidRPr="00A35A42">
              <w:rPr>
                <w:rFonts w:eastAsia="Calibri"/>
                <w:b/>
              </w:rPr>
              <w:t>NE</w:t>
            </w:r>
          </w:p>
        </w:tc>
      </w:tr>
      <w:tr w:rsidR="002878AA" w:rsidRPr="00B45BE7" w14:paraId="490535F2" w14:textId="77777777" w:rsidTr="00F30C11">
        <w:trPr>
          <w:trHeight w:val="120"/>
        </w:trPr>
        <w:tc>
          <w:tcPr>
            <w:tcW w:w="4042" w:type="dxa"/>
          </w:tcPr>
          <w:p w14:paraId="2368FFF0" w14:textId="77777777" w:rsidR="002878AA" w:rsidRPr="00B45BE7" w:rsidRDefault="002878AA" w:rsidP="00CF471B">
            <w:pPr>
              <w:ind w:left="6"/>
              <w:rPr>
                <w:rFonts w:eastAsia="Calibri"/>
                <w:b/>
              </w:rPr>
            </w:pPr>
            <w:r>
              <w:rPr>
                <w:rFonts w:eastAsia="Calibri"/>
                <w:b/>
              </w:rPr>
              <w:t>Veljavnost ponudbe</w:t>
            </w:r>
          </w:p>
        </w:tc>
        <w:tc>
          <w:tcPr>
            <w:tcW w:w="3821" w:type="dxa"/>
            <w:gridSpan w:val="2"/>
          </w:tcPr>
          <w:p w14:paraId="0E2F560F" w14:textId="77777777" w:rsidR="002878AA" w:rsidRPr="00B45BE7" w:rsidRDefault="002878AA" w:rsidP="00CF471B">
            <w:pPr>
              <w:jc w:val="center"/>
              <w:rPr>
                <w:rFonts w:eastAsia="Calibri"/>
                <w:b/>
              </w:rPr>
            </w:pPr>
            <w:r w:rsidRPr="001930F1">
              <w:rPr>
                <w:rFonts w:eastAsia="Calibri"/>
              </w:rPr>
              <w:t>________ dni</w:t>
            </w:r>
          </w:p>
        </w:tc>
      </w:tr>
    </w:tbl>
    <w:p w14:paraId="488A1FAB" w14:textId="77777777" w:rsidR="00FC7054" w:rsidRDefault="00FC7054">
      <w:pPr>
        <w:widowControl/>
        <w:spacing w:line="259" w:lineRule="auto"/>
        <w:jc w:val="left"/>
        <w:rPr>
          <w:rFonts w:eastAsiaTheme="majorEastAsia" w:cstheme="majorBidi"/>
          <w:b/>
          <w:color w:val="1F4E79" w:themeColor="accent1" w:themeShade="80"/>
          <w:sz w:val="22"/>
          <w:szCs w:val="22"/>
        </w:rPr>
      </w:pPr>
      <w:r>
        <w:rPr>
          <w:sz w:val="22"/>
          <w:szCs w:val="22"/>
        </w:rPr>
        <w:br w:type="page"/>
      </w:r>
    </w:p>
    <w:p w14:paraId="15365651" w14:textId="1E9AA664" w:rsidR="00EE500D" w:rsidRDefault="00811E30" w:rsidP="00166CD6">
      <w:pPr>
        <w:pStyle w:val="Heading2"/>
        <w:numPr>
          <w:ilvl w:val="0"/>
          <w:numId w:val="12"/>
        </w:numPr>
        <w:rPr>
          <w:rFonts w:asciiTheme="minorHAnsi" w:hAnsiTheme="minorHAnsi"/>
          <w:sz w:val="22"/>
          <w:szCs w:val="22"/>
        </w:rPr>
      </w:pPr>
      <w:bookmarkStart w:id="5" w:name="_Toc8202231"/>
      <w:r>
        <w:rPr>
          <w:rFonts w:asciiTheme="minorHAnsi" w:hAnsiTheme="minorHAnsi"/>
          <w:sz w:val="22"/>
          <w:szCs w:val="22"/>
        </w:rPr>
        <w:lastRenderedPageBreak/>
        <w:t xml:space="preserve">Obrazec </w:t>
      </w:r>
      <w:r w:rsidR="0007319D">
        <w:rPr>
          <w:rFonts w:asciiTheme="minorHAnsi" w:hAnsiTheme="minorHAnsi"/>
          <w:sz w:val="22"/>
          <w:szCs w:val="22"/>
        </w:rPr>
        <w:t>–</w:t>
      </w:r>
      <w:r>
        <w:rPr>
          <w:rFonts w:asciiTheme="minorHAnsi" w:hAnsiTheme="minorHAnsi"/>
          <w:sz w:val="22"/>
          <w:szCs w:val="22"/>
        </w:rPr>
        <w:t xml:space="preserve"> </w:t>
      </w:r>
      <w:r w:rsidR="00C0482C">
        <w:rPr>
          <w:rFonts w:asciiTheme="minorHAnsi" w:hAnsiTheme="minorHAnsi"/>
          <w:sz w:val="22"/>
          <w:szCs w:val="22"/>
        </w:rPr>
        <w:t>MERILO C2</w:t>
      </w:r>
      <w:bookmarkEnd w:id="5"/>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DD7666" w:rsidRPr="00E83ED7" w14:paraId="371107ED" w14:textId="77777777" w:rsidTr="00DD7666">
        <w:trPr>
          <w:trHeight w:val="253"/>
        </w:trPr>
        <w:tc>
          <w:tcPr>
            <w:tcW w:w="1817" w:type="dxa"/>
          </w:tcPr>
          <w:p w14:paraId="5D4A03D3" w14:textId="77777777" w:rsidR="00DD7666" w:rsidRPr="00E83ED7" w:rsidRDefault="00DD7666" w:rsidP="00DD7666">
            <w:pPr>
              <w:spacing w:after="0"/>
              <w:rPr>
                <w:b/>
              </w:rPr>
            </w:pPr>
            <w:r w:rsidRPr="008D08B7">
              <w:rPr>
                <w:b/>
              </w:rPr>
              <w:t>NAROČNIK</w:t>
            </w:r>
            <w:r>
              <w:t>:</w:t>
            </w:r>
          </w:p>
        </w:tc>
        <w:tc>
          <w:tcPr>
            <w:tcW w:w="6036" w:type="dxa"/>
          </w:tcPr>
          <w:p w14:paraId="7B81A12C" w14:textId="77777777" w:rsidR="00DD7666" w:rsidRPr="00E83ED7" w:rsidRDefault="00DD7666" w:rsidP="00DD7666">
            <w:pPr>
              <w:spacing w:after="0"/>
            </w:pPr>
            <w:r>
              <w:t xml:space="preserve">DUTB </w:t>
            </w:r>
            <w:proofErr w:type="spellStart"/>
            <w:r>
              <w:t>d.d</w:t>
            </w:r>
            <w:proofErr w:type="spellEnd"/>
            <w:r>
              <w:t>., Davčna ulica 1, Ljubljana</w:t>
            </w:r>
          </w:p>
        </w:tc>
      </w:tr>
      <w:tr w:rsidR="00DD7666" w:rsidRPr="00E83ED7" w14:paraId="0D69856F" w14:textId="77777777" w:rsidTr="00DD7666">
        <w:trPr>
          <w:trHeight w:val="253"/>
        </w:trPr>
        <w:tc>
          <w:tcPr>
            <w:tcW w:w="1817" w:type="dxa"/>
          </w:tcPr>
          <w:p w14:paraId="2369DB27" w14:textId="77777777" w:rsidR="00DD7666" w:rsidRPr="00E83ED7" w:rsidRDefault="00DD7666" w:rsidP="00DD7666">
            <w:pPr>
              <w:spacing w:after="0"/>
              <w:rPr>
                <w:b/>
              </w:rPr>
            </w:pPr>
            <w:r w:rsidRPr="00E83ED7">
              <w:rPr>
                <w:b/>
              </w:rPr>
              <w:t>JAVNO NAROČILO</w:t>
            </w:r>
          </w:p>
        </w:tc>
        <w:tc>
          <w:tcPr>
            <w:tcW w:w="6036" w:type="dxa"/>
          </w:tcPr>
          <w:p w14:paraId="2F0928A8" w14:textId="1F85123F" w:rsidR="00DD7666" w:rsidRPr="00E83ED7" w:rsidRDefault="00A73EF4" w:rsidP="00730ED8">
            <w:pPr>
              <w:spacing w:after="0"/>
            </w:pPr>
            <w:r w:rsidRPr="00025411">
              <w:t>JN</w:t>
            </w:r>
            <w:r w:rsidRPr="002C3B73">
              <w:t>/</w:t>
            </w:r>
            <w:r>
              <w:t>11</w:t>
            </w:r>
            <w:r w:rsidRPr="002C3B73">
              <w:t>-</w:t>
            </w:r>
            <w:r>
              <w:t>NEP/2020</w:t>
            </w:r>
          </w:p>
        </w:tc>
      </w:tr>
      <w:tr w:rsidR="00DD7666" w:rsidRPr="00195B71" w14:paraId="2718C469" w14:textId="77777777" w:rsidTr="00DD7666">
        <w:trPr>
          <w:trHeight w:val="201"/>
        </w:trPr>
        <w:tc>
          <w:tcPr>
            <w:tcW w:w="1817" w:type="dxa"/>
          </w:tcPr>
          <w:p w14:paraId="2430A2FB" w14:textId="77777777" w:rsidR="00DD7666" w:rsidRPr="00EC3D89" w:rsidRDefault="00DD7666" w:rsidP="00DD7666">
            <w:pPr>
              <w:spacing w:after="0"/>
              <w:rPr>
                <w:b/>
              </w:rPr>
            </w:pPr>
            <w:r w:rsidRPr="00EC3D89">
              <w:rPr>
                <w:b/>
              </w:rPr>
              <w:t>PREDMET</w:t>
            </w:r>
          </w:p>
        </w:tc>
        <w:tc>
          <w:tcPr>
            <w:tcW w:w="6036" w:type="dxa"/>
          </w:tcPr>
          <w:p w14:paraId="78E93EBD" w14:textId="69EDF66E" w:rsidR="00DD7666" w:rsidRPr="00E83ED7" w:rsidRDefault="001E717A" w:rsidP="00BA3B81">
            <w:pPr>
              <w:spacing w:after="0"/>
            </w:pPr>
            <w:r w:rsidRPr="001E717A">
              <w:t>Varovanje premoženja DUTB</w:t>
            </w:r>
          </w:p>
        </w:tc>
      </w:tr>
    </w:tbl>
    <w:p w14:paraId="09E84C72" w14:textId="77777777" w:rsidR="00DD7666" w:rsidRPr="001E53BC" w:rsidRDefault="00DD7666" w:rsidP="001E53BC">
      <w:pPr>
        <w:spacing w:after="0"/>
        <w:rPr>
          <w:sz w:val="22"/>
          <w:szCs w:val="22"/>
        </w:rPr>
      </w:pPr>
    </w:p>
    <w:p w14:paraId="2FC96C3C" w14:textId="1D2D0C61" w:rsidR="00DD7666" w:rsidRDefault="00A303C0" w:rsidP="001E53BC">
      <w:pPr>
        <w:spacing w:after="0"/>
        <w:rPr>
          <w:sz w:val="22"/>
          <w:szCs w:val="22"/>
        </w:rPr>
      </w:pPr>
      <w:r>
        <w:rPr>
          <w:sz w:val="22"/>
          <w:szCs w:val="22"/>
        </w:rPr>
        <w:t>Ponudnik ________________________________________________________________</w:t>
      </w:r>
    </w:p>
    <w:p w14:paraId="2E2AB3E4" w14:textId="77777777" w:rsidR="0007319D" w:rsidRPr="00C0482C" w:rsidRDefault="0007319D" w:rsidP="00C0482C">
      <w:pPr>
        <w:spacing w:after="0"/>
        <w:rPr>
          <w:sz w:val="22"/>
          <w:szCs w:val="22"/>
        </w:rPr>
      </w:pPr>
    </w:p>
    <w:p w14:paraId="47C87912" w14:textId="77777777" w:rsidR="0007319D" w:rsidRPr="00C0482C" w:rsidRDefault="0007319D" w:rsidP="00C0482C">
      <w:pPr>
        <w:spacing w:after="0"/>
        <w:rPr>
          <w:sz w:val="22"/>
          <w:szCs w:val="22"/>
        </w:rPr>
      </w:pPr>
    </w:p>
    <w:p w14:paraId="374406DF" w14:textId="77777777" w:rsidR="0007319D" w:rsidRPr="00C0482C" w:rsidRDefault="0007319D" w:rsidP="00C0482C">
      <w:pPr>
        <w:spacing w:after="0"/>
        <w:rPr>
          <w:sz w:val="22"/>
          <w:szCs w:val="22"/>
        </w:rPr>
      </w:pPr>
    </w:p>
    <w:p w14:paraId="6F4A95C5" w14:textId="1E70B689" w:rsidR="00B32F33" w:rsidRPr="001D23A0" w:rsidRDefault="00C0482C" w:rsidP="001E53BC">
      <w:pPr>
        <w:spacing w:after="0"/>
        <w:rPr>
          <w:b/>
          <w:sz w:val="22"/>
          <w:szCs w:val="22"/>
        </w:rPr>
      </w:pPr>
      <w:r w:rsidRPr="001D23A0">
        <w:rPr>
          <w:b/>
          <w:sz w:val="22"/>
          <w:szCs w:val="22"/>
        </w:rPr>
        <w:t>MERILO C</w:t>
      </w:r>
      <w:r w:rsidR="004B7E32">
        <w:rPr>
          <w:b/>
          <w:sz w:val="22"/>
          <w:szCs w:val="22"/>
        </w:rPr>
        <w:t>2</w:t>
      </w:r>
    </w:p>
    <w:tbl>
      <w:tblPr>
        <w:tblStyle w:val="TableGrid"/>
        <w:tblW w:w="8784" w:type="dxa"/>
        <w:tblLook w:val="04A0" w:firstRow="1" w:lastRow="0" w:firstColumn="1" w:lastColumn="0" w:noHBand="0" w:noVBand="1"/>
      </w:tblPr>
      <w:tblGrid>
        <w:gridCol w:w="5524"/>
        <w:gridCol w:w="992"/>
        <w:gridCol w:w="2268"/>
      </w:tblGrid>
      <w:tr w:rsidR="000A2C9B" w:rsidRPr="002D6AB1" w14:paraId="2399C83A" w14:textId="56E3813A" w:rsidTr="00DE057A">
        <w:tc>
          <w:tcPr>
            <w:tcW w:w="5524" w:type="dxa"/>
          </w:tcPr>
          <w:p w14:paraId="3B22D8C8" w14:textId="477ED8E2" w:rsidR="000A2C9B" w:rsidRPr="00A303C0" w:rsidRDefault="000A2C9B" w:rsidP="005966AC">
            <w:pPr>
              <w:widowControl/>
              <w:rPr>
                <w:rFonts w:eastAsia="Arial Unicode MS" w:cs="Times New Roman"/>
                <w:lang w:eastAsia="sl-SI"/>
              </w:rPr>
            </w:pPr>
          </w:p>
        </w:tc>
        <w:tc>
          <w:tcPr>
            <w:tcW w:w="992" w:type="dxa"/>
          </w:tcPr>
          <w:p w14:paraId="42E3434D" w14:textId="733C5F45" w:rsidR="000A2C9B" w:rsidRPr="000A2C9B" w:rsidRDefault="000A2C9B" w:rsidP="003F6FB4">
            <w:pPr>
              <w:widowControl/>
              <w:jc w:val="center"/>
              <w:rPr>
                <w:rFonts w:eastAsia="Arial Unicode MS" w:cs="Times New Roman"/>
                <w:b/>
                <w:lang w:eastAsia="sl-SI"/>
              </w:rPr>
            </w:pPr>
            <w:r w:rsidRPr="000A2C9B">
              <w:rPr>
                <w:rFonts w:eastAsia="Arial Unicode MS" w:cs="Times New Roman"/>
                <w:b/>
                <w:lang w:eastAsia="sl-SI"/>
              </w:rPr>
              <w:t>DA/NE</w:t>
            </w:r>
          </w:p>
        </w:tc>
        <w:tc>
          <w:tcPr>
            <w:tcW w:w="2268" w:type="dxa"/>
          </w:tcPr>
          <w:p w14:paraId="70E171A6" w14:textId="4F8C8F7C" w:rsidR="000A2C9B" w:rsidRPr="000A2C9B" w:rsidRDefault="000A2C9B" w:rsidP="003F6FB4">
            <w:pPr>
              <w:widowControl/>
              <w:jc w:val="center"/>
              <w:rPr>
                <w:rFonts w:eastAsia="Arial Unicode MS" w:cs="Times New Roman"/>
                <w:b/>
                <w:lang w:eastAsia="sl-SI"/>
              </w:rPr>
            </w:pPr>
            <w:r w:rsidRPr="000A2C9B">
              <w:rPr>
                <w:rFonts w:eastAsia="Arial Unicode MS" w:cs="Times New Roman"/>
                <w:b/>
                <w:lang w:eastAsia="sl-SI"/>
              </w:rPr>
              <w:t>Navedba gospodarskega subjekta ki ima certifikat</w:t>
            </w:r>
          </w:p>
        </w:tc>
      </w:tr>
      <w:tr w:rsidR="000A2C9B" w:rsidRPr="007411D7" w14:paraId="29EC75F6" w14:textId="13D1D682" w:rsidTr="00DE057A">
        <w:tc>
          <w:tcPr>
            <w:tcW w:w="5524" w:type="dxa"/>
          </w:tcPr>
          <w:p w14:paraId="5DA31815" w14:textId="090EF460" w:rsidR="000A2C9B" w:rsidRPr="007411D7" w:rsidRDefault="00A303C0" w:rsidP="00A303C0">
            <w:pPr>
              <w:widowControl/>
            </w:pPr>
            <w:r w:rsidRPr="00A303C0">
              <w:rPr>
                <w:rFonts w:eastAsia="Arial Unicode MS" w:cs="Times New Roman"/>
                <w:lang w:eastAsia="sl-SI"/>
              </w:rPr>
              <w:t>Certifikat kakovosti ima:</w:t>
            </w:r>
            <w:r>
              <w:rPr>
                <w:rFonts w:eastAsia="Arial Unicode MS" w:cs="Times New Roman"/>
                <w:lang w:eastAsia="sl-SI"/>
              </w:rPr>
              <w:t xml:space="preserve"> p</w:t>
            </w:r>
            <w:r w:rsidR="00D7044B">
              <w:t>onudnik/vodilni partner v skupnem nastopu</w:t>
            </w:r>
            <w:r w:rsidR="00D7044B" w:rsidRPr="006867FE">
              <w:rPr>
                <w:vertAlign w:val="superscript"/>
              </w:rPr>
              <w:t>1</w:t>
            </w:r>
          </w:p>
        </w:tc>
        <w:tc>
          <w:tcPr>
            <w:tcW w:w="992" w:type="dxa"/>
          </w:tcPr>
          <w:p w14:paraId="54DFD49D" w14:textId="2B3674B0" w:rsidR="000A2C9B" w:rsidRPr="007411D7" w:rsidRDefault="000A2C9B" w:rsidP="003F6FB4">
            <w:pPr>
              <w:widowControl/>
              <w:jc w:val="center"/>
            </w:pPr>
          </w:p>
        </w:tc>
        <w:tc>
          <w:tcPr>
            <w:tcW w:w="2268" w:type="dxa"/>
          </w:tcPr>
          <w:p w14:paraId="741EED99" w14:textId="77777777" w:rsidR="000A2C9B" w:rsidRPr="007411D7" w:rsidRDefault="000A2C9B" w:rsidP="003F6FB4">
            <w:pPr>
              <w:widowControl/>
              <w:jc w:val="center"/>
            </w:pPr>
          </w:p>
        </w:tc>
      </w:tr>
      <w:tr w:rsidR="000A2C9B" w:rsidRPr="007411D7" w14:paraId="6B31A247" w14:textId="618E0582" w:rsidTr="00DE057A">
        <w:tc>
          <w:tcPr>
            <w:tcW w:w="5524" w:type="dxa"/>
          </w:tcPr>
          <w:p w14:paraId="6F76198F" w14:textId="31148B30" w:rsidR="000A2C9B" w:rsidRPr="007411D7" w:rsidRDefault="00A303C0" w:rsidP="00A303C0">
            <w:pPr>
              <w:widowControl/>
            </w:pPr>
            <w:r w:rsidRPr="00A303C0">
              <w:rPr>
                <w:rFonts w:eastAsia="Arial Unicode MS" w:cs="Times New Roman"/>
                <w:lang w:eastAsia="sl-SI"/>
              </w:rPr>
              <w:t>Certifikat kakovosti ima:</w:t>
            </w:r>
            <w:r>
              <w:rPr>
                <w:rFonts w:eastAsia="Arial Unicode MS" w:cs="Times New Roman"/>
                <w:lang w:eastAsia="sl-SI"/>
              </w:rPr>
              <w:t xml:space="preserve"> p</w:t>
            </w:r>
            <w:r w:rsidR="00D7044B">
              <w:t>onudnik v skupnem nastopu/podizvajalec</w:t>
            </w:r>
            <w:r w:rsidR="00D7044B" w:rsidRPr="006867FE">
              <w:rPr>
                <w:vertAlign w:val="superscript"/>
              </w:rPr>
              <w:t>2</w:t>
            </w:r>
          </w:p>
        </w:tc>
        <w:tc>
          <w:tcPr>
            <w:tcW w:w="992" w:type="dxa"/>
          </w:tcPr>
          <w:p w14:paraId="20BF6FD3" w14:textId="63274978" w:rsidR="000A2C9B" w:rsidRPr="007411D7" w:rsidRDefault="000A2C9B" w:rsidP="003F6FB4">
            <w:pPr>
              <w:widowControl/>
              <w:jc w:val="center"/>
            </w:pPr>
          </w:p>
        </w:tc>
        <w:tc>
          <w:tcPr>
            <w:tcW w:w="2268" w:type="dxa"/>
          </w:tcPr>
          <w:p w14:paraId="2076410B" w14:textId="77777777" w:rsidR="000A2C9B" w:rsidRPr="007411D7" w:rsidRDefault="000A2C9B" w:rsidP="003F6FB4">
            <w:pPr>
              <w:widowControl/>
              <w:jc w:val="center"/>
            </w:pPr>
          </w:p>
        </w:tc>
      </w:tr>
      <w:tr w:rsidR="000A2C9B" w:rsidRPr="002D6AB1" w14:paraId="6006558A" w14:textId="73A9FD4A" w:rsidTr="00DE057A">
        <w:tc>
          <w:tcPr>
            <w:tcW w:w="5524" w:type="dxa"/>
          </w:tcPr>
          <w:p w14:paraId="6A2B7992" w14:textId="0DD33FA3" w:rsidR="000A2C9B" w:rsidRPr="007411D7" w:rsidRDefault="00A303C0" w:rsidP="00A303C0">
            <w:pPr>
              <w:widowControl/>
            </w:pPr>
            <w:r w:rsidRPr="00A303C0">
              <w:rPr>
                <w:rFonts w:eastAsia="Arial Unicode MS" w:cs="Times New Roman"/>
                <w:lang w:eastAsia="sl-SI"/>
              </w:rPr>
              <w:t xml:space="preserve">Certifikat kakovosti </w:t>
            </w:r>
            <w:r>
              <w:rPr>
                <w:rFonts w:eastAsia="Arial Unicode MS" w:cs="Times New Roman"/>
                <w:lang w:eastAsia="sl-SI"/>
              </w:rPr>
              <w:t>n</w:t>
            </w:r>
            <w:r w:rsidRPr="00A303C0">
              <w:rPr>
                <w:rFonts w:eastAsia="Arial Unicode MS" w:cs="Times New Roman"/>
                <w:lang w:eastAsia="sl-SI"/>
              </w:rPr>
              <w:t>ima</w:t>
            </w:r>
            <w:r>
              <w:rPr>
                <w:rFonts w:eastAsia="Arial Unicode MS" w:cs="Times New Roman"/>
                <w:lang w:eastAsia="sl-SI"/>
              </w:rPr>
              <w:t xml:space="preserve"> noben gospodarski subjekt</w:t>
            </w:r>
            <w:r w:rsidR="00D7044B" w:rsidRPr="006867FE">
              <w:rPr>
                <w:vertAlign w:val="superscript"/>
              </w:rPr>
              <w:t xml:space="preserve"> 3</w:t>
            </w:r>
          </w:p>
        </w:tc>
        <w:tc>
          <w:tcPr>
            <w:tcW w:w="992" w:type="dxa"/>
          </w:tcPr>
          <w:p w14:paraId="20E3D8F1" w14:textId="753A7002" w:rsidR="000A2C9B" w:rsidRPr="002D6AB1" w:rsidRDefault="000A2C9B" w:rsidP="003F6FB4">
            <w:pPr>
              <w:widowControl/>
              <w:jc w:val="center"/>
            </w:pPr>
          </w:p>
        </w:tc>
        <w:tc>
          <w:tcPr>
            <w:tcW w:w="2268" w:type="dxa"/>
          </w:tcPr>
          <w:p w14:paraId="5B66E5DC" w14:textId="77777777" w:rsidR="000A2C9B" w:rsidRPr="002D6AB1" w:rsidRDefault="000A2C9B" w:rsidP="003F6FB4">
            <w:pPr>
              <w:widowControl/>
              <w:jc w:val="center"/>
            </w:pPr>
          </w:p>
        </w:tc>
      </w:tr>
    </w:tbl>
    <w:p w14:paraId="754551CD" w14:textId="77777777" w:rsidR="00FC7727" w:rsidRDefault="00FC7727" w:rsidP="00FC7727">
      <w:pPr>
        <w:spacing w:after="0"/>
      </w:pPr>
      <w:bookmarkStart w:id="6" w:name="_Toc466301863"/>
      <w:bookmarkStart w:id="7" w:name="_Toc466302014"/>
      <w:bookmarkStart w:id="8" w:name="_Toc466360596"/>
      <w:bookmarkStart w:id="9" w:name="_Toc466360746"/>
      <w:bookmarkStart w:id="10" w:name="_Toc466301866"/>
      <w:bookmarkStart w:id="11" w:name="_Toc466302017"/>
      <w:bookmarkStart w:id="12" w:name="_Toc466360599"/>
      <w:bookmarkStart w:id="13" w:name="_Toc466360749"/>
      <w:bookmarkStart w:id="14" w:name="_Toc466301922"/>
      <w:bookmarkStart w:id="15" w:name="_Toc466302073"/>
      <w:bookmarkStart w:id="16" w:name="_Toc466360655"/>
      <w:bookmarkStart w:id="17" w:name="_Toc466360805"/>
      <w:bookmarkStart w:id="18" w:name="_Toc466301923"/>
      <w:bookmarkStart w:id="19" w:name="_Toc466302074"/>
      <w:bookmarkStart w:id="20" w:name="_Toc466360656"/>
      <w:bookmarkStart w:id="21" w:name="_Toc466360806"/>
      <w:bookmarkStart w:id="22" w:name="_Toc466301928"/>
      <w:bookmarkStart w:id="23" w:name="_Toc466302079"/>
      <w:bookmarkStart w:id="24" w:name="_Toc466360661"/>
      <w:bookmarkStart w:id="25" w:name="_Toc466360811"/>
      <w:bookmarkStart w:id="26" w:name="_Toc466301932"/>
      <w:bookmarkStart w:id="27" w:name="_Toc466302083"/>
      <w:bookmarkStart w:id="28" w:name="_Toc447098934"/>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D517562" w14:textId="77777777" w:rsidR="00D7044B" w:rsidRPr="00D51ECE" w:rsidRDefault="00D7044B" w:rsidP="00D7044B">
      <w:pPr>
        <w:spacing w:after="0"/>
        <w:rPr>
          <w:u w:val="single"/>
        </w:rPr>
      </w:pPr>
      <w:r w:rsidRPr="00D51ECE">
        <w:rPr>
          <w:u w:val="single"/>
        </w:rPr>
        <w:t>opomba:</w:t>
      </w:r>
    </w:p>
    <w:p w14:paraId="19111FA6" w14:textId="77777777" w:rsidR="00D7044B" w:rsidRPr="00D51ECE" w:rsidRDefault="00D7044B" w:rsidP="00D7044B">
      <w:pPr>
        <w:spacing w:after="0"/>
      </w:pPr>
      <w:r w:rsidRPr="00D51ECE">
        <w:rPr>
          <w:b/>
          <w:vertAlign w:val="superscript"/>
        </w:rPr>
        <w:t>1</w:t>
      </w:r>
      <w:r w:rsidRPr="00D51ECE">
        <w:t xml:space="preserve"> </w:t>
      </w:r>
      <w:r>
        <w:t xml:space="preserve">ponudba dobi 15 točk, če ima </w:t>
      </w:r>
      <w:r w:rsidRPr="00D51ECE">
        <w:t xml:space="preserve">ponudnik </w:t>
      </w:r>
      <w:r>
        <w:t>ali vodilni partner v skupnem nastopu</w:t>
      </w:r>
      <w:r w:rsidRPr="00D51ECE">
        <w:t xml:space="preserve"> </w:t>
      </w:r>
      <w:r>
        <w:t xml:space="preserve">zahtevani certifikat. Ponudba dobi 15 točk tudi, če imajo </w:t>
      </w:r>
      <w:r w:rsidRPr="00D51ECE">
        <w:t>zahtevan</w:t>
      </w:r>
      <w:r>
        <w:t>i</w:t>
      </w:r>
      <w:r w:rsidRPr="00D51ECE">
        <w:t xml:space="preserve"> </w:t>
      </w:r>
      <w:r>
        <w:t>certifikat vsi gospodarski subjekti v ponudbi.</w:t>
      </w:r>
    </w:p>
    <w:p w14:paraId="40F7DE20" w14:textId="77777777" w:rsidR="00D7044B" w:rsidRPr="00D51ECE" w:rsidRDefault="00D7044B" w:rsidP="00D7044B">
      <w:pPr>
        <w:spacing w:after="0"/>
      </w:pPr>
      <w:r w:rsidRPr="00D51ECE">
        <w:rPr>
          <w:b/>
          <w:vertAlign w:val="superscript"/>
        </w:rPr>
        <w:t>2</w:t>
      </w:r>
      <w:r w:rsidRPr="00D51ECE">
        <w:t xml:space="preserve"> ponud</w:t>
      </w:r>
      <w:r>
        <w:t xml:space="preserve">ba </w:t>
      </w:r>
      <w:r w:rsidRPr="00D51ECE">
        <w:t xml:space="preserve">dobi 10 točk, če ima zahtevan </w:t>
      </w:r>
      <w:r>
        <w:t>certifikat ponudnik v skupnem nastopu (ki ni vodilni partner) ALI podizvajalec.</w:t>
      </w:r>
    </w:p>
    <w:p w14:paraId="00113BA9" w14:textId="77777777" w:rsidR="00D7044B" w:rsidRPr="00D51ECE" w:rsidRDefault="00D7044B" w:rsidP="00D7044B">
      <w:pPr>
        <w:spacing w:after="0"/>
      </w:pPr>
      <w:r w:rsidRPr="00D51ECE">
        <w:rPr>
          <w:b/>
          <w:vertAlign w:val="superscript"/>
        </w:rPr>
        <w:t>3</w:t>
      </w:r>
      <w:r w:rsidRPr="00D51ECE">
        <w:t xml:space="preserve"> ponudnik dobi 0 točk, če </w:t>
      </w:r>
      <w:r>
        <w:t xml:space="preserve">zahtevanega certifikata </w:t>
      </w:r>
      <w:r w:rsidRPr="00D51ECE">
        <w:t xml:space="preserve">nima </w:t>
      </w:r>
      <w:r>
        <w:t xml:space="preserve">noben gospodarski subjekt (ki je oddal ponudbo). </w:t>
      </w:r>
    </w:p>
    <w:p w14:paraId="7F6023E0" w14:textId="5B73966F" w:rsidR="00DE057A" w:rsidRDefault="00DE057A" w:rsidP="00FC7727">
      <w:pPr>
        <w:spacing w:after="0"/>
      </w:pPr>
      <w:r>
        <w:br w:type="page"/>
      </w:r>
    </w:p>
    <w:p w14:paraId="612CB609" w14:textId="15B05873" w:rsidR="006A0F4E" w:rsidRPr="007378D3" w:rsidRDefault="00BB4908" w:rsidP="00166CD6">
      <w:pPr>
        <w:pStyle w:val="Heading2"/>
        <w:numPr>
          <w:ilvl w:val="0"/>
          <w:numId w:val="12"/>
        </w:numPr>
        <w:rPr>
          <w:rFonts w:asciiTheme="minorHAnsi" w:hAnsiTheme="minorHAnsi"/>
          <w:sz w:val="22"/>
          <w:szCs w:val="22"/>
        </w:rPr>
      </w:pPr>
      <w:bookmarkStart w:id="29" w:name="_Toc8202232"/>
      <w:r w:rsidRPr="00BB4908">
        <w:rPr>
          <w:rFonts w:asciiTheme="minorHAnsi" w:hAnsiTheme="minorHAnsi"/>
          <w:sz w:val="22"/>
          <w:szCs w:val="22"/>
        </w:rPr>
        <w:lastRenderedPageBreak/>
        <w:t xml:space="preserve">Obrazec </w:t>
      </w:r>
      <w:r>
        <w:rPr>
          <w:rFonts w:asciiTheme="minorHAnsi" w:hAnsiTheme="minorHAnsi"/>
          <w:sz w:val="22"/>
          <w:szCs w:val="22"/>
        </w:rPr>
        <w:t xml:space="preserve">- </w:t>
      </w:r>
      <w:r w:rsidR="006A0F4E">
        <w:rPr>
          <w:rFonts w:asciiTheme="minorHAnsi" w:hAnsiTheme="minorHAnsi"/>
          <w:sz w:val="22"/>
          <w:szCs w:val="22"/>
        </w:rPr>
        <w:t>REFERENCA</w:t>
      </w:r>
      <w:bookmarkEnd w:id="29"/>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E83ED7" w:rsidRPr="00E83ED7" w14:paraId="4BBC3AB4" w14:textId="77777777" w:rsidTr="00355789">
        <w:trPr>
          <w:trHeight w:val="253"/>
        </w:trPr>
        <w:tc>
          <w:tcPr>
            <w:tcW w:w="1817" w:type="dxa"/>
          </w:tcPr>
          <w:p w14:paraId="3656BA85" w14:textId="05EB2C34" w:rsidR="00E83ED7" w:rsidRPr="00E83ED7" w:rsidRDefault="00E83ED7" w:rsidP="00E83ED7">
            <w:pPr>
              <w:spacing w:after="0"/>
              <w:rPr>
                <w:b/>
              </w:rPr>
            </w:pPr>
            <w:r w:rsidRPr="008D08B7">
              <w:rPr>
                <w:b/>
              </w:rPr>
              <w:t>NAROČNIK</w:t>
            </w:r>
            <w:r>
              <w:t>:</w:t>
            </w:r>
          </w:p>
        </w:tc>
        <w:tc>
          <w:tcPr>
            <w:tcW w:w="6036" w:type="dxa"/>
          </w:tcPr>
          <w:p w14:paraId="383E5E81" w14:textId="18FFC85A" w:rsidR="00E83ED7" w:rsidRPr="00E83ED7" w:rsidRDefault="00E83ED7" w:rsidP="00E83ED7">
            <w:pPr>
              <w:spacing w:after="0"/>
            </w:pPr>
            <w:r>
              <w:t xml:space="preserve">DUTB </w:t>
            </w:r>
            <w:proofErr w:type="spellStart"/>
            <w:r>
              <w:t>d.d</w:t>
            </w:r>
            <w:proofErr w:type="spellEnd"/>
            <w:r>
              <w:t>., Davčna ulica 1, Ljubljana</w:t>
            </w:r>
          </w:p>
        </w:tc>
      </w:tr>
      <w:tr w:rsidR="00E83ED7" w:rsidRPr="00E83ED7" w14:paraId="73D5EEEE" w14:textId="77777777" w:rsidTr="00355789">
        <w:trPr>
          <w:trHeight w:val="253"/>
        </w:trPr>
        <w:tc>
          <w:tcPr>
            <w:tcW w:w="1817" w:type="dxa"/>
          </w:tcPr>
          <w:p w14:paraId="61F70CAB" w14:textId="77777777" w:rsidR="00E83ED7" w:rsidRPr="00E83ED7" w:rsidRDefault="00E83ED7" w:rsidP="00E83ED7">
            <w:pPr>
              <w:spacing w:after="0"/>
              <w:rPr>
                <w:b/>
              </w:rPr>
            </w:pPr>
            <w:r w:rsidRPr="00E83ED7">
              <w:rPr>
                <w:b/>
              </w:rPr>
              <w:t>JAVNO NAROČILO</w:t>
            </w:r>
          </w:p>
        </w:tc>
        <w:tc>
          <w:tcPr>
            <w:tcW w:w="6036" w:type="dxa"/>
          </w:tcPr>
          <w:p w14:paraId="5DADE924" w14:textId="64688415" w:rsidR="00E83ED7" w:rsidRPr="00E83ED7" w:rsidRDefault="00A73EF4" w:rsidP="00730ED8">
            <w:pPr>
              <w:spacing w:after="0"/>
            </w:pPr>
            <w:r w:rsidRPr="00025411">
              <w:t>JN</w:t>
            </w:r>
            <w:r w:rsidRPr="002C3B73">
              <w:t>/</w:t>
            </w:r>
            <w:r>
              <w:t>11</w:t>
            </w:r>
            <w:r w:rsidRPr="002C3B73">
              <w:t>-</w:t>
            </w:r>
            <w:r>
              <w:t>NEP/2020</w:t>
            </w:r>
          </w:p>
        </w:tc>
      </w:tr>
      <w:tr w:rsidR="00E83ED7" w:rsidRPr="00195B71" w14:paraId="76F034F0" w14:textId="77777777" w:rsidTr="00355789">
        <w:trPr>
          <w:trHeight w:val="201"/>
        </w:trPr>
        <w:tc>
          <w:tcPr>
            <w:tcW w:w="1817" w:type="dxa"/>
          </w:tcPr>
          <w:p w14:paraId="713C0D08" w14:textId="77777777" w:rsidR="00E83ED7" w:rsidRPr="00EC3D89" w:rsidRDefault="00E83ED7" w:rsidP="00355789">
            <w:pPr>
              <w:spacing w:after="0"/>
              <w:rPr>
                <w:b/>
              </w:rPr>
            </w:pPr>
            <w:r w:rsidRPr="00EC3D89">
              <w:rPr>
                <w:b/>
              </w:rPr>
              <w:t>PREDMET</w:t>
            </w:r>
          </w:p>
        </w:tc>
        <w:tc>
          <w:tcPr>
            <w:tcW w:w="6036" w:type="dxa"/>
          </w:tcPr>
          <w:p w14:paraId="27CCCD64" w14:textId="3452CC3B" w:rsidR="00E83ED7" w:rsidRPr="00E83ED7" w:rsidRDefault="001E717A" w:rsidP="00BA3B81">
            <w:pPr>
              <w:spacing w:after="0"/>
            </w:pPr>
            <w:r w:rsidRPr="001E717A">
              <w:t>Varovanje premoženja DUTB</w:t>
            </w:r>
          </w:p>
        </w:tc>
      </w:tr>
    </w:tbl>
    <w:p w14:paraId="11115665" w14:textId="77777777" w:rsidR="00E83ED7" w:rsidRPr="00025411" w:rsidRDefault="00E83ED7" w:rsidP="00E83ED7">
      <w:pPr>
        <w:widowControl/>
        <w:spacing w:after="0"/>
        <w:jc w:val="left"/>
        <w:rPr>
          <w:sz w:val="22"/>
          <w:szCs w:val="22"/>
        </w:rPr>
      </w:pPr>
    </w:p>
    <w:p w14:paraId="334CAD8D" w14:textId="77777777" w:rsidR="00F76C08" w:rsidRPr="00E83ED7" w:rsidRDefault="00F76C08" w:rsidP="00E83ED7">
      <w:pPr>
        <w:widowControl/>
        <w:spacing w:after="0"/>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1798"/>
        <w:gridCol w:w="3015"/>
      </w:tblGrid>
      <w:tr w:rsidR="00E83ED7" w:rsidRPr="00E83ED7" w14:paraId="06C14929" w14:textId="77777777" w:rsidTr="00025411">
        <w:trPr>
          <w:trHeight w:val="304"/>
          <w:jc w:val="center"/>
        </w:trPr>
        <w:tc>
          <w:tcPr>
            <w:tcW w:w="7927" w:type="dxa"/>
            <w:gridSpan w:val="3"/>
          </w:tcPr>
          <w:p w14:paraId="5055CDB4" w14:textId="77777777" w:rsidR="00E83ED7" w:rsidRPr="00E83ED7" w:rsidRDefault="00E83ED7" w:rsidP="00E83ED7">
            <w:pPr>
              <w:widowControl/>
              <w:spacing w:after="200" w:line="276" w:lineRule="auto"/>
              <w:jc w:val="center"/>
              <w:rPr>
                <w:rFonts w:eastAsia="Calibri" w:cs="Times New Roman"/>
                <w:b/>
                <w:szCs w:val="22"/>
              </w:rPr>
            </w:pPr>
            <w:r w:rsidRPr="00E83ED7">
              <w:rPr>
                <w:rFonts w:eastAsia="Calibri" w:cs="Times New Roman"/>
                <w:b/>
                <w:szCs w:val="22"/>
              </w:rPr>
              <w:t>REFERENCA ŠT.______</w:t>
            </w:r>
          </w:p>
        </w:tc>
      </w:tr>
      <w:tr w:rsidR="00E83ED7" w:rsidRPr="00E83ED7" w14:paraId="0CE9F871" w14:textId="77777777" w:rsidTr="00E83ED7">
        <w:trPr>
          <w:trHeight w:hRule="exact" w:val="397"/>
          <w:jc w:val="center"/>
        </w:trPr>
        <w:tc>
          <w:tcPr>
            <w:tcW w:w="3114" w:type="dxa"/>
          </w:tcPr>
          <w:p w14:paraId="40206A68"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NAROČNIK REFERENČNEGA POSLA</w:t>
            </w:r>
          </w:p>
        </w:tc>
        <w:tc>
          <w:tcPr>
            <w:tcW w:w="4813" w:type="dxa"/>
            <w:gridSpan w:val="2"/>
          </w:tcPr>
          <w:p w14:paraId="369F00AF"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4AF7A3AD" w14:textId="77777777" w:rsidTr="00E83ED7">
        <w:trPr>
          <w:trHeight w:hRule="exact" w:val="397"/>
          <w:jc w:val="center"/>
        </w:trPr>
        <w:tc>
          <w:tcPr>
            <w:tcW w:w="3114" w:type="dxa"/>
          </w:tcPr>
          <w:p w14:paraId="06ECC9BE"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Ime referenčnega posla</w:t>
            </w:r>
          </w:p>
        </w:tc>
        <w:tc>
          <w:tcPr>
            <w:tcW w:w="4813" w:type="dxa"/>
            <w:gridSpan w:val="2"/>
          </w:tcPr>
          <w:p w14:paraId="45042476"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1758D5FF" w14:textId="77777777" w:rsidTr="00E83ED7">
        <w:trPr>
          <w:trHeight w:hRule="exact" w:val="397"/>
          <w:jc w:val="center"/>
        </w:trPr>
        <w:tc>
          <w:tcPr>
            <w:tcW w:w="3114" w:type="dxa"/>
          </w:tcPr>
          <w:p w14:paraId="194EF167"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Datum začetka in končanja posla</w:t>
            </w:r>
          </w:p>
        </w:tc>
        <w:tc>
          <w:tcPr>
            <w:tcW w:w="4813" w:type="dxa"/>
            <w:gridSpan w:val="2"/>
          </w:tcPr>
          <w:p w14:paraId="048FAFD3"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09E7344A" w14:textId="77777777" w:rsidTr="00025411">
        <w:trPr>
          <w:trHeight w:hRule="exact" w:val="348"/>
          <w:jc w:val="center"/>
        </w:trPr>
        <w:tc>
          <w:tcPr>
            <w:tcW w:w="3114" w:type="dxa"/>
          </w:tcPr>
          <w:p w14:paraId="46164EC9"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Predmet storitve</w:t>
            </w:r>
          </w:p>
        </w:tc>
        <w:tc>
          <w:tcPr>
            <w:tcW w:w="4813" w:type="dxa"/>
            <w:gridSpan w:val="2"/>
          </w:tcPr>
          <w:p w14:paraId="60D942DE"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65719944" w14:textId="77777777" w:rsidTr="00025411">
        <w:trPr>
          <w:trHeight w:hRule="exact" w:val="367"/>
          <w:jc w:val="center"/>
        </w:trPr>
        <w:tc>
          <w:tcPr>
            <w:tcW w:w="3114" w:type="dxa"/>
          </w:tcPr>
          <w:p w14:paraId="05CDB51B" w14:textId="5D3E2DA0" w:rsidR="00E83ED7" w:rsidRPr="00E83ED7" w:rsidRDefault="00025411" w:rsidP="00E83ED7">
            <w:pPr>
              <w:widowControl/>
              <w:spacing w:after="200" w:line="276" w:lineRule="auto"/>
              <w:jc w:val="left"/>
              <w:rPr>
                <w:rFonts w:eastAsia="Calibri" w:cs="Times New Roman"/>
                <w:b/>
                <w:szCs w:val="22"/>
              </w:rPr>
            </w:pPr>
            <w:r w:rsidRPr="007772F9">
              <w:rPr>
                <w:rFonts w:ascii="Calibri" w:eastAsia="Calibri" w:hAnsi="Calibri" w:cs="Times New Roman"/>
                <w:b/>
              </w:rPr>
              <w:t xml:space="preserve">Skupna vrednost (EUR brez </w:t>
            </w:r>
            <w:r>
              <w:rPr>
                <w:rFonts w:ascii="Calibri" w:eastAsia="Calibri" w:hAnsi="Calibri" w:cs="Times New Roman"/>
                <w:b/>
              </w:rPr>
              <w:t>DDV</w:t>
            </w:r>
            <w:r w:rsidRPr="007772F9">
              <w:rPr>
                <w:rFonts w:ascii="Calibri" w:eastAsia="Calibri" w:hAnsi="Calibri" w:cs="Times New Roman"/>
                <w:b/>
              </w:rPr>
              <w:t>)</w:t>
            </w:r>
          </w:p>
        </w:tc>
        <w:tc>
          <w:tcPr>
            <w:tcW w:w="4813" w:type="dxa"/>
            <w:gridSpan w:val="2"/>
          </w:tcPr>
          <w:p w14:paraId="3FA98574" w14:textId="35693EF3" w:rsidR="00E83ED7" w:rsidRPr="00E83ED7" w:rsidRDefault="00E83ED7" w:rsidP="00E83ED7">
            <w:pPr>
              <w:widowControl/>
              <w:spacing w:after="0"/>
              <w:jc w:val="left"/>
              <w:rPr>
                <w:rFonts w:eastAsia="Calibri" w:cs="Times New Roman"/>
                <w:szCs w:val="22"/>
              </w:rPr>
            </w:pPr>
          </w:p>
        </w:tc>
      </w:tr>
      <w:tr w:rsidR="00E83ED7" w:rsidRPr="00E83ED7" w14:paraId="1B4D75C2" w14:textId="77777777" w:rsidTr="00E83ED7">
        <w:trPr>
          <w:trHeight w:hRule="exact" w:val="567"/>
          <w:jc w:val="center"/>
        </w:trPr>
        <w:tc>
          <w:tcPr>
            <w:tcW w:w="3114" w:type="dxa"/>
          </w:tcPr>
          <w:p w14:paraId="5211B5A5" w14:textId="77777777" w:rsidR="00E83ED7" w:rsidRPr="00E83ED7" w:rsidRDefault="00E83ED7" w:rsidP="00E83ED7">
            <w:pPr>
              <w:widowControl/>
              <w:spacing w:after="200" w:line="276" w:lineRule="auto"/>
              <w:jc w:val="left"/>
              <w:rPr>
                <w:rFonts w:eastAsia="Calibri" w:cs="Times New Roman"/>
                <w:b/>
                <w:szCs w:val="22"/>
              </w:rPr>
            </w:pPr>
            <w:r w:rsidRPr="00E83ED7">
              <w:rPr>
                <w:rFonts w:eastAsia="Calibri" w:cs="Times New Roman"/>
                <w:b/>
                <w:szCs w:val="22"/>
              </w:rPr>
              <w:t>Opis posla, iz katerega je razvidno izpolnjevanje pogojev</w:t>
            </w:r>
          </w:p>
        </w:tc>
        <w:tc>
          <w:tcPr>
            <w:tcW w:w="4813" w:type="dxa"/>
            <w:gridSpan w:val="2"/>
          </w:tcPr>
          <w:p w14:paraId="0C726305" w14:textId="77777777" w:rsidR="00E83ED7" w:rsidRPr="00E83ED7" w:rsidRDefault="00E83ED7" w:rsidP="00E83ED7">
            <w:pPr>
              <w:widowControl/>
              <w:spacing w:after="200" w:line="276" w:lineRule="auto"/>
              <w:jc w:val="left"/>
              <w:rPr>
                <w:rFonts w:eastAsia="Calibri" w:cs="Times New Roman"/>
                <w:szCs w:val="22"/>
              </w:rPr>
            </w:pPr>
          </w:p>
        </w:tc>
      </w:tr>
      <w:tr w:rsidR="00E83ED7" w:rsidRPr="00E83ED7" w14:paraId="7FF843A9" w14:textId="77777777" w:rsidTr="00025411">
        <w:trPr>
          <w:trHeight w:val="2019"/>
          <w:jc w:val="center"/>
        </w:trPr>
        <w:tc>
          <w:tcPr>
            <w:tcW w:w="7927" w:type="dxa"/>
            <w:gridSpan w:val="3"/>
          </w:tcPr>
          <w:p w14:paraId="05AB5D23"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IZJAVA REFERENČNEGA NAROČNIKA</w:t>
            </w:r>
          </w:p>
          <w:p w14:paraId="7227D616" w14:textId="0654F6C6" w:rsidR="00E83ED7" w:rsidRPr="00E83ED7" w:rsidRDefault="00E83ED7" w:rsidP="00E83ED7">
            <w:pPr>
              <w:widowControl/>
              <w:spacing w:after="0"/>
              <w:rPr>
                <w:rFonts w:eastAsia="Calibri" w:cs="Times New Roman"/>
                <w:szCs w:val="22"/>
              </w:rPr>
            </w:pPr>
            <w:r w:rsidRPr="00E83ED7">
              <w:rPr>
                <w:rFonts w:eastAsia="Calibri" w:cs="Times New Roman"/>
                <w:szCs w:val="22"/>
              </w:rPr>
              <w:t xml:space="preserve">Potrjujemo zgoraj navedene podatke in izjavljamo, da je </w:t>
            </w:r>
            <w:r w:rsidR="00025411">
              <w:rPr>
                <w:rFonts w:eastAsia="Calibri" w:cs="Times New Roman"/>
                <w:szCs w:val="22"/>
              </w:rPr>
              <w:t>izvajalec</w:t>
            </w:r>
            <w:r w:rsidRPr="00E83ED7">
              <w:rPr>
                <w:rFonts w:eastAsia="Calibri" w:cs="Times New Roman"/>
                <w:szCs w:val="22"/>
              </w:rPr>
              <w:t xml:space="preserve"> __</w:t>
            </w:r>
            <w:r>
              <w:rPr>
                <w:rFonts w:eastAsia="Calibri" w:cs="Times New Roman"/>
                <w:szCs w:val="22"/>
              </w:rPr>
              <w:t>_</w:t>
            </w:r>
            <w:r w:rsidRPr="00E83ED7">
              <w:rPr>
                <w:rFonts w:eastAsia="Calibri" w:cs="Times New Roman"/>
                <w:szCs w:val="22"/>
              </w:rPr>
              <w:t>________________ navedeni posel izvedel kakovostno, v dogovorjenih rokih in v skladu s pogodbenimi obveznostmi, ter da proti dobavitelju nismo uveljavljali jamčevalnih zahtevkov in proti njemu nimamo odprtih drugih zahtevkov iz naslova referenčnega posla.</w:t>
            </w:r>
          </w:p>
          <w:p w14:paraId="7D4CFA62" w14:textId="77777777" w:rsidR="00E83ED7" w:rsidRPr="00E83ED7" w:rsidRDefault="00E83ED7" w:rsidP="00E83ED7">
            <w:pPr>
              <w:widowControl/>
              <w:spacing w:after="0"/>
              <w:rPr>
                <w:rFonts w:eastAsia="Calibri" w:cs="Times New Roman"/>
                <w:szCs w:val="22"/>
              </w:rPr>
            </w:pPr>
          </w:p>
          <w:p w14:paraId="0D2E6D21" w14:textId="77777777" w:rsidR="00E83ED7" w:rsidRPr="00E83ED7" w:rsidRDefault="00E83ED7" w:rsidP="00E83ED7">
            <w:pPr>
              <w:widowControl/>
              <w:spacing w:after="0"/>
              <w:rPr>
                <w:rFonts w:eastAsia="Calibri" w:cs="Times New Roman"/>
                <w:szCs w:val="22"/>
              </w:rPr>
            </w:pPr>
            <w:r w:rsidRPr="00E83ED7">
              <w:rPr>
                <w:rFonts w:eastAsia="Calibri" w:cs="Times New Roman"/>
                <w:szCs w:val="22"/>
              </w:rPr>
              <w:t>Kraj in datum:</w:t>
            </w:r>
          </w:p>
          <w:p w14:paraId="491D3147" w14:textId="77777777" w:rsidR="00E83ED7" w:rsidRPr="00E83ED7" w:rsidRDefault="00E83ED7" w:rsidP="00E83ED7">
            <w:pPr>
              <w:widowControl/>
              <w:spacing w:after="0"/>
              <w:jc w:val="left"/>
              <w:rPr>
                <w:rFonts w:eastAsia="Calibri" w:cs="Times New Roman"/>
                <w:szCs w:val="22"/>
              </w:rPr>
            </w:pPr>
            <w:r w:rsidRPr="00E83ED7">
              <w:rPr>
                <w:rFonts w:eastAsia="Calibri" w:cs="Times New Roman"/>
                <w:szCs w:val="22"/>
              </w:rPr>
              <w:t>Žig in podpis odgovorne osebe referenčnega naročnika:</w:t>
            </w:r>
          </w:p>
        </w:tc>
      </w:tr>
      <w:tr w:rsidR="00E83ED7" w:rsidRPr="00E83ED7" w14:paraId="5B2B7766" w14:textId="77777777" w:rsidTr="00E83ED7">
        <w:trPr>
          <w:trHeight w:val="343"/>
          <w:jc w:val="center"/>
        </w:trPr>
        <w:tc>
          <w:tcPr>
            <w:tcW w:w="3114" w:type="dxa"/>
            <w:vMerge w:val="restart"/>
          </w:tcPr>
          <w:p w14:paraId="7248A68C"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Kontaktna oseba pri naročniku referenčnega posla, ki lahko potrdi referenco</w:t>
            </w:r>
          </w:p>
        </w:tc>
        <w:tc>
          <w:tcPr>
            <w:tcW w:w="1798" w:type="dxa"/>
            <w:tcBorders>
              <w:right w:val="nil"/>
            </w:tcBorders>
          </w:tcPr>
          <w:p w14:paraId="682A484F"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Ime in priimek:</w:t>
            </w:r>
          </w:p>
        </w:tc>
        <w:tc>
          <w:tcPr>
            <w:tcW w:w="3015" w:type="dxa"/>
            <w:tcBorders>
              <w:left w:val="nil"/>
              <w:bottom w:val="single" w:sz="4" w:space="0" w:color="auto"/>
            </w:tcBorders>
            <w:shd w:val="clear" w:color="auto" w:fill="auto"/>
          </w:tcPr>
          <w:p w14:paraId="3924FDDA"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6237EC2B" w14:textId="77777777" w:rsidTr="00E83ED7">
        <w:trPr>
          <w:trHeight w:val="375"/>
          <w:jc w:val="center"/>
        </w:trPr>
        <w:tc>
          <w:tcPr>
            <w:tcW w:w="3114" w:type="dxa"/>
            <w:vMerge/>
          </w:tcPr>
          <w:p w14:paraId="2D9070C7"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19434B47"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E-pošta:</w:t>
            </w:r>
          </w:p>
        </w:tc>
        <w:tc>
          <w:tcPr>
            <w:tcW w:w="3015" w:type="dxa"/>
            <w:tcBorders>
              <w:left w:val="nil"/>
              <w:bottom w:val="single" w:sz="4" w:space="0" w:color="auto"/>
            </w:tcBorders>
            <w:shd w:val="clear" w:color="auto" w:fill="auto"/>
          </w:tcPr>
          <w:p w14:paraId="45AB931F" w14:textId="77777777" w:rsidR="00E83ED7" w:rsidRPr="00E83ED7" w:rsidRDefault="00E83ED7" w:rsidP="00E83ED7">
            <w:pPr>
              <w:widowControl/>
              <w:spacing w:after="200" w:line="276" w:lineRule="auto"/>
              <w:jc w:val="left"/>
              <w:rPr>
                <w:rFonts w:eastAsia="Calibri" w:cs="Times New Roman"/>
                <w:b/>
              </w:rPr>
            </w:pPr>
          </w:p>
        </w:tc>
      </w:tr>
      <w:tr w:rsidR="00E83ED7" w:rsidRPr="00E83ED7" w14:paraId="26AFC4D1" w14:textId="77777777" w:rsidTr="00E83ED7">
        <w:trPr>
          <w:trHeight w:val="285"/>
          <w:jc w:val="center"/>
        </w:trPr>
        <w:tc>
          <w:tcPr>
            <w:tcW w:w="3114" w:type="dxa"/>
            <w:vMerge/>
          </w:tcPr>
          <w:p w14:paraId="166C1AA5" w14:textId="77777777" w:rsidR="00E83ED7" w:rsidRPr="00E83ED7" w:rsidRDefault="00E83ED7" w:rsidP="00E83ED7">
            <w:pPr>
              <w:widowControl/>
              <w:spacing w:after="200" w:line="276" w:lineRule="auto"/>
              <w:jc w:val="left"/>
              <w:rPr>
                <w:rFonts w:eastAsia="Calibri" w:cs="Times New Roman"/>
                <w:b/>
              </w:rPr>
            </w:pPr>
          </w:p>
        </w:tc>
        <w:tc>
          <w:tcPr>
            <w:tcW w:w="1798" w:type="dxa"/>
            <w:tcBorders>
              <w:right w:val="nil"/>
            </w:tcBorders>
          </w:tcPr>
          <w:p w14:paraId="4C46EA6E" w14:textId="77777777" w:rsidR="00E83ED7" w:rsidRPr="00E83ED7" w:rsidRDefault="00E83ED7" w:rsidP="00E83ED7">
            <w:pPr>
              <w:widowControl/>
              <w:spacing w:after="200" w:line="276" w:lineRule="auto"/>
              <w:jc w:val="left"/>
              <w:rPr>
                <w:rFonts w:eastAsia="Calibri" w:cs="Times New Roman"/>
                <w:b/>
              </w:rPr>
            </w:pPr>
            <w:r w:rsidRPr="00E83ED7">
              <w:rPr>
                <w:rFonts w:eastAsia="Calibri" w:cs="Times New Roman"/>
                <w:b/>
              </w:rPr>
              <w:t>Telefon:</w:t>
            </w:r>
          </w:p>
        </w:tc>
        <w:tc>
          <w:tcPr>
            <w:tcW w:w="3015" w:type="dxa"/>
            <w:tcBorders>
              <w:left w:val="nil"/>
            </w:tcBorders>
            <w:shd w:val="clear" w:color="auto" w:fill="auto"/>
          </w:tcPr>
          <w:p w14:paraId="579C6A88" w14:textId="77777777" w:rsidR="00E83ED7" w:rsidRPr="00E83ED7" w:rsidRDefault="00E83ED7" w:rsidP="00E83ED7">
            <w:pPr>
              <w:widowControl/>
              <w:spacing w:after="200" w:line="276" w:lineRule="auto"/>
              <w:jc w:val="left"/>
              <w:rPr>
                <w:rFonts w:eastAsia="Calibri" w:cs="Times New Roman"/>
                <w:b/>
              </w:rPr>
            </w:pPr>
          </w:p>
        </w:tc>
      </w:tr>
    </w:tbl>
    <w:p w14:paraId="6EF254F5" w14:textId="77777777" w:rsidR="00E83ED7" w:rsidRPr="001F5E10" w:rsidRDefault="00E83ED7" w:rsidP="00E83ED7">
      <w:pPr>
        <w:spacing w:after="0"/>
        <w:rPr>
          <w:b/>
          <w:i/>
        </w:rPr>
      </w:pPr>
      <w:r w:rsidRPr="001F5E10">
        <w:rPr>
          <w:b/>
          <w:i/>
        </w:rPr>
        <w:t>OPOMBA:</w:t>
      </w:r>
    </w:p>
    <w:p w14:paraId="61B22E9E" w14:textId="77777777" w:rsidR="00E83ED7" w:rsidRPr="001F5E10" w:rsidRDefault="00E83ED7" w:rsidP="00166CD6">
      <w:pPr>
        <w:widowControl/>
        <w:numPr>
          <w:ilvl w:val="0"/>
          <w:numId w:val="18"/>
        </w:numPr>
        <w:spacing w:after="240"/>
        <w:contextualSpacing/>
        <w:jc w:val="left"/>
        <w:rPr>
          <w:i/>
        </w:rPr>
      </w:pPr>
      <w:r w:rsidRPr="001F5E10">
        <w:rPr>
          <w:i/>
        </w:rPr>
        <w:t>Obrazec se kopira za vsako referenco posebej.</w:t>
      </w:r>
    </w:p>
    <w:p w14:paraId="0BB347BB" w14:textId="2B9F81B4" w:rsidR="00E83ED7" w:rsidRPr="001F5E10" w:rsidRDefault="00E83ED7" w:rsidP="00166CD6">
      <w:pPr>
        <w:widowControl/>
        <w:numPr>
          <w:ilvl w:val="0"/>
          <w:numId w:val="18"/>
        </w:numPr>
        <w:spacing w:after="240"/>
        <w:contextualSpacing/>
        <w:jc w:val="left"/>
        <w:rPr>
          <w:i/>
        </w:rPr>
      </w:pPr>
      <w:r w:rsidRPr="001F5E10">
        <w:rPr>
          <w:i/>
        </w:rPr>
        <w:t xml:space="preserve">Ponudniki lahko predložijo dokazilo o zahtevanih referencah tudi v drugačni formi, vendar </w:t>
      </w:r>
      <w:r w:rsidRPr="001F5E10">
        <w:rPr>
          <w:b/>
          <w:i/>
        </w:rPr>
        <w:t xml:space="preserve">morajo biti na potrdilu navedeni </w:t>
      </w:r>
      <w:r w:rsidR="005C16C7" w:rsidRPr="001F5E10">
        <w:rPr>
          <w:b/>
          <w:i/>
        </w:rPr>
        <w:t>VSI</w:t>
      </w:r>
      <w:r w:rsidRPr="001F5E10">
        <w:rPr>
          <w:b/>
          <w:i/>
        </w:rPr>
        <w:t xml:space="preserve"> zgoraj zahtevani podatki</w:t>
      </w:r>
      <w:r w:rsidRPr="001F5E10">
        <w:rPr>
          <w:i/>
        </w:rPr>
        <w:t>.</w:t>
      </w:r>
    </w:p>
    <w:p w14:paraId="15B47E79" w14:textId="77777777" w:rsidR="00E83ED7" w:rsidRDefault="00E83ED7" w:rsidP="00E83ED7">
      <w:pPr>
        <w:widowControl/>
        <w:spacing w:after="0"/>
        <w:jc w:val="left"/>
        <w:rPr>
          <w:sz w:val="22"/>
          <w:szCs w:val="22"/>
        </w:rPr>
      </w:pPr>
    </w:p>
    <w:p w14:paraId="37C75BCE" w14:textId="77777777" w:rsidR="001F5E10" w:rsidRDefault="001F5E10" w:rsidP="00E83ED7">
      <w:pPr>
        <w:widowControl/>
        <w:spacing w:after="0"/>
        <w:jc w:val="left"/>
        <w:rPr>
          <w:sz w:val="22"/>
          <w:szCs w:val="22"/>
        </w:rPr>
      </w:pPr>
    </w:p>
    <w:p w14:paraId="4392F014" w14:textId="77777777" w:rsidR="00DE057A" w:rsidRDefault="00DE057A" w:rsidP="00E83ED7">
      <w:pPr>
        <w:widowControl/>
        <w:spacing w:after="0"/>
        <w:jc w:val="left"/>
        <w:rPr>
          <w:sz w:val="22"/>
          <w:szCs w:val="22"/>
        </w:rPr>
      </w:pPr>
    </w:p>
    <w:p w14:paraId="7711183D" w14:textId="77777777" w:rsidR="00DE057A" w:rsidRDefault="00DE057A" w:rsidP="00E83ED7">
      <w:pPr>
        <w:widowControl/>
        <w:spacing w:after="0"/>
        <w:jc w:val="left"/>
        <w:rPr>
          <w:sz w:val="22"/>
          <w:szCs w:val="22"/>
        </w:rPr>
      </w:pPr>
    </w:p>
    <w:p w14:paraId="65DBC85B" w14:textId="77777777" w:rsidR="00DE057A" w:rsidRDefault="00DE057A" w:rsidP="00E83ED7">
      <w:pPr>
        <w:widowControl/>
        <w:spacing w:after="0"/>
        <w:jc w:val="left"/>
        <w:rPr>
          <w:sz w:val="22"/>
          <w:szCs w:val="22"/>
        </w:rPr>
      </w:pPr>
    </w:p>
    <w:p w14:paraId="33A237F8" w14:textId="68674800"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predmetni obrazec izpolniti</w:t>
      </w:r>
      <w:r w:rsidR="002E1CEF">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56BBFC5D" w14:textId="77777777" w:rsidR="006A0F4E" w:rsidRDefault="006A0F4E">
      <w:pPr>
        <w:widowControl/>
        <w:spacing w:line="259" w:lineRule="auto"/>
        <w:jc w:val="left"/>
      </w:pPr>
      <w:r w:rsidRPr="00E83ED7">
        <w:br w:type="page"/>
      </w:r>
    </w:p>
    <w:p w14:paraId="05BE06DB" w14:textId="77777777" w:rsidR="00F30C11" w:rsidRPr="00E47614" w:rsidRDefault="00F30C11" w:rsidP="00F30C11">
      <w:pPr>
        <w:pStyle w:val="Heading2"/>
        <w:numPr>
          <w:ilvl w:val="0"/>
          <w:numId w:val="12"/>
        </w:numPr>
        <w:rPr>
          <w:rFonts w:asciiTheme="minorHAnsi" w:hAnsiTheme="minorHAnsi"/>
          <w:sz w:val="22"/>
          <w:szCs w:val="22"/>
        </w:rPr>
      </w:pPr>
      <w:bookmarkStart w:id="30" w:name="_Toc8202233"/>
      <w:r w:rsidRPr="00E47614">
        <w:rPr>
          <w:rFonts w:asciiTheme="minorHAnsi" w:hAnsiTheme="minorHAnsi"/>
          <w:sz w:val="22"/>
          <w:szCs w:val="22"/>
        </w:rPr>
        <w:lastRenderedPageBreak/>
        <w:t>O</w:t>
      </w:r>
      <w:r>
        <w:rPr>
          <w:rFonts w:asciiTheme="minorHAnsi" w:hAnsiTheme="minorHAnsi"/>
          <w:sz w:val="22"/>
          <w:szCs w:val="22"/>
        </w:rPr>
        <w:t>brazec</w:t>
      </w:r>
      <w:r w:rsidRPr="00E47614">
        <w:rPr>
          <w:rFonts w:asciiTheme="minorHAnsi" w:hAnsiTheme="minorHAnsi"/>
          <w:sz w:val="22"/>
          <w:szCs w:val="22"/>
        </w:rPr>
        <w:t xml:space="preserve"> – POOBLASTILO ZA PRIDOBITEV POTRDILA IZ KAZENSKE EVIDENCE ZA PRAVNE OSEBE</w:t>
      </w:r>
      <w:bookmarkEnd w:id="30"/>
    </w:p>
    <w:p w14:paraId="6619B581" w14:textId="77777777" w:rsidR="00F30C11" w:rsidRPr="00E47614" w:rsidRDefault="00F30C11" w:rsidP="00F30C11">
      <w:pPr>
        <w:spacing w:after="240"/>
        <w:rPr>
          <w:sz w:val="22"/>
          <w:szCs w:val="22"/>
        </w:rPr>
      </w:pPr>
      <w:r w:rsidRPr="00E47614">
        <w:rPr>
          <w:sz w:val="22"/>
          <w:szCs w:val="22"/>
        </w:rPr>
        <w:t xml:space="preserve">Pooblastitelj </w:t>
      </w:r>
    </w:p>
    <w:p w14:paraId="03550DAD" w14:textId="77777777" w:rsidR="00F30C11" w:rsidRPr="00E47614" w:rsidRDefault="00F30C11" w:rsidP="00F30C11">
      <w:pPr>
        <w:spacing w:after="240"/>
        <w:rPr>
          <w:sz w:val="22"/>
          <w:szCs w:val="22"/>
        </w:rPr>
      </w:pPr>
      <w:r w:rsidRPr="00E47614">
        <w:rPr>
          <w:sz w:val="22"/>
          <w:szCs w:val="22"/>
        </w:rPr>
        <w:t>____________________________________________________________________</w:t>
      </w:r>
    </w:p>
    <w:p w14:paraId="70FA6A54" w14:textId="1053182A" w:rsidR="00F30C11" w:rsidRPr="00E47614" w:rsidRDefault="00F30C11" w:rsidP="00F30C11">
      <w:pPr>
        <w:spacing w:after="240"/>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Pr="004247D1">
        <w:rPr>
          <w:sz w:val="22"/>
          <w:szCs w:val="22"/>
        </w:rPr>
        <w:t xml:space="preserve">77., 79. in 80. členom ZJN-3 </w:t>
      </w:r>
      <w:r w:rsidRPr="00E47614">
        <w:rPr>
          <w:sz w:val="22"/>
          <w:szCs w:val="22"/>
        </w:rPr>
        <w:t xml:space="preserve">za potrebe preverjanja izpolnjevanja pogojev v postopku oddaje javnega naročila z oznako </w:t>
      </w:r>
      <w:r w:rsidRPr="005C16C7">
        <w:rPr>
          <w:rFonts w:ascii="Calibri" w:eastAsia="Times New Roman" w:hAnsi="Calibri" w:cs="Times New Roman"/>
          <w:sz w:val="22"/>
          <w:szCs w:val="22"/>
          <w:lang w:eastAsia="sl-SI"/>
        </w:rPr>
        <w:t>JN/</w:t>
      </w:r>
      <w:r w:rsidRPr="00521459">
        <w:rPr>
          <w:rFonts w:ascii="Calibri" w:eastAsia="Times New Roman" w:hAnsi="Calibri" w:cs="Times New Roman"/>
          <w:sz w:val="22"/>
          <w:szCs w:val="22"/>
          <w:lang w:eastAsia="sl-SI"/>
        </w:rPr>
        <w:t>1</w:t>
      </w:r>
      <w:r w:rsidR="00A73EF4">
        <w:rPr>
          <w:rFonts w:ascii="Calibri" w:eastAsia="Times New Roman" w:hAnsi="Calibri" w:cs="Times New Roman"/>
          <w:sz w:val="22"/>
          <w:szCs w:val="22"/>
          <w:lang w:eastAsia="sl-SI"/>
        </w:rPr>
        <w:t>1</w:t>
      </w:r>
      <w:r w:rsidRPr="00521459">
        <w:rPr>
          <w:rFonts w:ascii="Calibri" w:eastAsia="Times New Roman" w:hAnsi="Calibri" w:cs="Times New Roman"/>
          <w:sz w:val="22"/>
          <w:szCs w:val="22"/>
          <w:lang w:eastAsia="sl-SI"/>
        </w:rPr>
        <w:t>-NEP</w:t>
      </w:r>
      <w:r w:rsidRPr="005C16C7">
        <w:rPr>
          <w:rFonts w:ascii="Calibri" w:eastAsia="Times New Roman" w:hAnsi="Calibri" w:cs="Times New Roman"/>
          <w:sz w:val="22"/>
          <w:szCs w:val="22"/>
          <w:lang w:eastAsia="sl-SI"/>
        </w:rPr>
        <w:t>/20</w:t>
      </w:r>
      <w:r w:rsidR="00A73EF4">
        <w:rPr>
          <w:rFonts w:ascii="Calibri" w:eastAsia="Times New Roman" w:hAnsi="Calibri" w:cs="Times New Roman"/>
          <w:sz w:val="22"/>
          <w:szCs w:val="22"/>
          <w:lang w:eastAsia="sl-SI"/>
        </w:rPr>
        <w:t>20</w:t>
      </w:r>
      <w:r w:rsidRPr="00E47614">
        <w:rPr>
          <w:rFonts w:ascii="Calibri" w:eastAsia="Times New Roman" w:hAnsi="Calibri" w:cs="Times New Roman"/>
          <w:sz w:val="22"/>
          <w:szCs w:val="22"/>
          <w:lang w:eastAsia="sl-SI"/>
        </w:rPr>
        <w:t xml:space="preserve"> </w:t>
      </w:r>
      <w:r w:rsidRPr="00E47614">
        <w:rPr>
          <w:sz w:val="22"/>
          <w:szCs w:val="22"/>
        </w:rPr>
        <w:t>s predmetom naročila »</w:t>
      </w:r>
      <w:r w:rsidRPr="001E717A">
        <w:rPr>
          <w:sz w:val="22"/>
          <w:szCs w:val="22"/>
        </w:rPr>
        <w:t>Varovanje premoženja DUTB</w:t>
      </w:r>
      <w:r w:rsidRPr="00E47614">
        <w:rPr>
          <w:sz w:val="22"/>
          <w:szCs w:val="22"/>
        </w:rPr>
        <w:t xml:space="preserve">« od Ministrstva za pravosodje, Sektor za izvrševanje kazenskih sankcij, Kazenska evidenca pridobi potrdilo iz kazenske evidence, da kot pravna oseba ni bil pravnomočno obsojen zaradi kaznivih dejanj, ki so opredeljena v prvem odstavku </w:t>
      </w:r>
      <w:r>
        <w:rPr>
          <w:sz w:val="22"/>
          <w:szCs w:val="22"/>
        </w:rPr>
        <w:t>75</w:t>
      </w:r>
      <w:r w:rsidRPr="00E47614">
        <w:rPr>
          <w:sz w:val="22"/>
          <w:szCs w:val="22"/>
        </w:rPr>
        <w:t>. člena ZJN-</w:t>
      </w:r>
      <w:r>
        <w:rPr>
          <w:sz w:val="22"/>
          <w:szCs w:val="22"/>
        </w:rPr>
        <w:t>3</w:t>
      </w:r>
      <w:r w:rsidRPr="00E47614">
        <w:rPr>
          <w:sz w:val="22"/>
          <w:szCs w:val="22"/>
        </w:rPr>
        <w:t>.</w:t>
      </w:r>
    </w:p>
    <w:p w14:paraId="51CE1978" w14:textId="77777777" w:rsidR="00F30C11" w:rsidRPr="00E47614" w:rsidRDefault="00F30C11" w:rsidP="00F30C11">
      <w:pPr>
        <w:widowControl/>
        <w:spacing w:after="0"/>
        <w:jc w:val="left"/>
        <w:rPr>
          <w:sz w:val="22"/>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2"/>
        <w:gridCol w:w="4476"/>
      </w:tblGrid>
      <w:tr w:rsidR="00F30C11" w:rsidRPr="00E47614" w14:paraId="519795A8" w14:textId="77777777" w:rsidTr="0024520E">
        <w:trPr>
          <w:trHeight w:val="323"/>
        </w:trPr>
        <w:tc>
          <w:tcPr>
            <w:tcW w:w="3393" w:type="dxa"/>
          </w:tcPr>
          <w:p w14:paraId="6AB3F239" w14:textId="77777777" w:rsidR="00F30C11" w:rsidRPr="00E47614" w:rsidRDefault="00F30C11" w:rsidP="0024520E">
            <w:pPr>
              <w:spacing w:after="240"/>
              <w:rPr>
                <w:b/>
              </w:rPr>
            </w:pPr>
            <w:r w:rsidRPr="00E47614">
              <w:rPr>
                <w:b/>
              </w:rPr>
              <w:t>FIRMA (NAZIV) PRAVNE OSEBE</w:t>
            </w:r>
          </w:p>
        </w:tc>
        <w:tc>
          <w:tcPr>
            <w:tcW w:w="4512" w:type="dxa"/>
          </w:tcPr>
          <w:p w14:paraId="1460688D" w14:textId="77777777" w:rsidR="00F30C11" w:rsidRPr="00E47614" w:rsidRDefault="00F30C11" w:rsidP="0024520E">
            <w:pPr>
              <w:spacing w:after="240"/>
              <w:ind w:left="-9"/>
              <w:rPr>
                <w:sz w:val="22"/>
                <w:szCs w:val="22"/>
              </w:rPr>
            </w:pPr>
          </w:p>
        </w:tc>
      </w:tr>
      <w:tr w:rsidR="00F30C11" w:rsidRPr="00E47614" w14:paraId="3612B00A" w14:textId="77777777" w:rsidTr="0024520E">
        <w:trPr>
          <w:trHeight w:val="285"/>
        </w:trPr>
        <w:tc>
          <w:tcPr>
            <w:tcW w:w="3393" w:type="dxa"/>
          </w:tcPr>
          <w:p w14:paraId="3F551CDB" w14:textId="77777777" w:rsidR="00F30C11" w:rsidRPr="00E47614" w:rsidRDefault="00F30C11" w:rsidP="0024520E">
            <w:pPr>
              <w:spacing w:after="240"/>
              <w:ind w:left="-9"/>
              <w:rPr>
                <w:b/>
              </w:rPr>
            </w:pPr>
            <w:r w:rsidRPr="00E47614">
              <w:rPr>
                <w:b/>
              </w:rPr>
              <w:t>SEDEŽ PRAVNE OSEBE</w:t>
            </w:r>
          </w:p>
        </w:tc>
        <w:tc>
          <w:tcPr>
            <w:tcW w:w="4512" w:type="dxa"/>
          </w:tcPr>
          <w:p w14:paraId="3F40DAB2" w14:textId="77777777" w:rsidR="00F30C11" w:rsidRPr="00E47614" w:rsidRDefault="00F30C11" w:rsidP="0024520E">
            <w:pPr>
              <w:spacing w:after="240"/>
              <w:ind w:left="-9"/>
              <w:rPr>
                <w:sz w:val="22"/>
                <w:szCs w:val="22"/>
              </w:rPr>
            </w:pPr>
          </w:p>
        </w:tc>
      </w:tr>
      <w:tr w:rsidR="00F30C11" w:rsidRPr="00E47614" w14:paraId="2E533735" w14:textId="77777777" w:rsidTr="0024520E">
        <w:trPr>
          <w:trHeight w:val="345"/>
        </w:trPr>
        <w:tc>
          <w:tcPr>
            <w:tcW w:w="3393" w:type="dxa"/>
          </w:tcPr>
          <w:p w14:paraId="05F82D27" w14:textId="77777777" w:rsidR="00F30C11" w:rsidRPr="00E47614" w:rsidRDefault="00F30C11" w:rsidP="0024520E">
            <w:pPr>
              <w:spacing w:after="240"/>
              <w:ind w:left="-9"/>
              <w:rPr>
                <w:b/>
              </w:rPr>
            </w:pPr>
            <w:r w:rsidRPr="00E47614">
              <w:rPr>
                <w:b/>
              </w:rPr>
              <w:t>OBČINA SEDEŽA PRAVNE OSEBE</w:t>
            </w:r>
          </w:p>
        </w:tc>
        <w:tc>
          <w:tcPr>
            <w:tcW w:w="4512" w:type="dxa"/>
          </w:tcPr>
          <w:p w14:paraId="1CE8E984" w14:textId="77777777" w:rsidR="00F30C11" w:rsidRPr="00E47614" w:rsidRDefault="00F30C11" w:rsidP="0024520E">
            <w:pPr>
              <w:spacing w:after="240"/>
              <w:ind w:left="-9"/>
              <w:rPr>
                <w:sz w:val="22"/>
                <w:szCs w:val="22"/>
              </w:rPr>
            </w:pPr>
          </w:p>
        </w:tc>
      </w:tr>
      <w:tr w:rsidR="00F30C11" w:rsidRPr="00E47614" w14:paraId="7C6C0B63" w14:textId="77777777" w:rsidTr="0024520E">
        <w:trPr>
          <w:trHeight w:val="330"/>
        </w:trPr>
        <w:tc>
          <w:tcPr>
            <w:tcW w:w="3393" w:type="dxa"/>
          </w:tcPr>
          <w:p w14:paraId="4979C651" w14:textId="77777777" w:rsidR="00F30C11" w:rsidRPr="00E47614" w:rsidRDefault="00F30C11" w:rsidP="0024520E">
            <w:pPr>
              <w:spacing w:after="240"/>
              <w:ind w:left="-9"/>
              <w:rPr>
                <w:b/>
              </w:rPr>
            </w:pPr>
            <w:r w:rsidRPr="00E47614">
              <w:rPr>
                <w:b/>
              </w:rPr>
              <w:t>MATIČNA ŠTEVILKA</w:t>
            </w:r>
          </w:p>
        </w:tc>
        <w:tc>
          <w:tcPr>
            <w:tcW w:w="4512" w:type="dxa"/>
          </w:tcPr>
          <w:p w14:paraId="5FB9F800" w14:textId="77777777" w:rsidR="00F30C11" w:rsidRPr="00E47614" w:rsidRDefault="00F30C11" w:rsidP="0024520E">
            <w:pPr>
              <w:spacing w:after="240"/>
              <w:ind w:left="-9"/>
              <w:rPr>
                <w:sz w:val="22"/>
                <w:szCs w:val="22"/>
              </w:rPr>
            </w:pPr>
          </w:p>
        </w:tc>
      </w:tr>
      <w:tr w:rsidR="00F30C11" w:rsidRPr="00E47614" w14:paraId="6617A1D0" w14:textId="77777777" w:rsidTr="0024520E">
        <w:trPr>
          <w:trHeight w:val="285"/>
        </w:trPr>
        <w:tc>
          <w:tcPr>
            <w:tcW w:w="3393" w:type="dxa"/>
          </w:tcPr>
          <w:p w14:paraId="57FDCAAD" w14:textId="77777777" w:rsidR="00F30C11" w:rsidRPr="00E47614" w:rsidRDefault="00F30C11" w:rsidP="0024520E">
            <w:pPr>
              <w:spacing w:after="240"/>
              <w:ind w:left="-9"/>
              <w:rPr>
                <w:b/>
              </w:rPr>
            </w:pPr>
            <w:r w:rsidRPr="00E47614">
              <w:rPr>
                <w:b/>
              </w:rPr>
              <w:t>ŠTEVILKA VPISA V SODNI REGISTER</w:t>
            </w:r>
          </w:p>
        </w:tc>
        <w:tc>
          <w:tcPr>
            <w:tcW w:w="4512" w:type="dxa"/>
          </w:tcPr>
          <w:p w14:paraId="3E553679" w14:textId="77777777" w:rsidR="00F30C11" w:rsidRPr="00E47614" w:rsidRDefault="00F30C11" w:rsidP="0024520E">
            <w:pPr>
              <w:spacing w:after="240"/>
              <w:ind w:left="-9"/>
              <w:rPr>
                <w:sz w:val="22"/>
                <w:szCs w:val="22"/>
              </w:rPr>
            </w:pPr>
          </w:p>
        </w:tc>
      </w:tr>
    </w:tbl>
    <w:p w14:paraId="33A78AF2" w14:textId="77777777" w:rsidR="00F30C11" w:rsidRPr="00E47614" w:rsidRDefault="00F30C11" w:rsidP="00F30C11">
      <w:pPr>
        <w:widowControl/>
        <w:spacing w:after="0"/>
        <w:jc w:val="left"/>
        <w:rPr>
          <w:sz w:val="22"/>
          <w:szCs w:val="22"/>
        </w:rPr>
      </w:pPr>
    </w:p>
    <w:p w14:paraId="3D8A2C59" w14:textId="77777777" w:rsidR="00F30C11" w:rsidRDefault="00F30C11" w:rsidP="00F30C11">
      <w:pPr>
        <w:widowControl/>
        <w:spacing w:after="0"/>
        <w:jc w:val="left"/>
        <w:rPr>
          <w:sz w:val="22"/>
          <w:szCs w:val="22"/>
        </w:rPr>
      </w:pPr>
    </w:p>
    <w:p w14:paraId="78D42247" w14:textId="77777777" w:rsidR="00F30C11" w:rsidRDefault="00F30C11" w:rsidP="00F30C11">
      <w:pPr>
        <w:widowControl/>
        <w:spacing w:after="0"/>
        <w:jc w:val="left"/>
        <w:rPr>
          <w:sz w:val="22"/>
          <w:szCs w:val="22"/>
        </w:rPr>
      </w:pPr>
    </w:p>
    <w:p w14:paraId="7D33F6B9" w14:textId="77777777" w:rsidR="00F30C11" w:rsidRDefault="00F30C11" w:rsidP="00F30C11">
      <w:pPr>
        <w:widowControl/>
        <w:spacing w:after="0"/>
        <w:jc w:val="left"/>
        <w:rPr>
          <w:sz w:val="22"/>
          <w:szCs w:val="22"/>
        </w:rPr>
      </w:pPr>
    </w:p>
    <w:p w14:paraId="5817CA16" w14:textId="77777777" w:rsidR="00DE057A" w:rsidRDefault="00DE057A" w:rsidP="00F30C11">
      <w:pPr>
        <w:widowControl/>
        <w:spacing w:after="0"/>
        <w:jc w:val="left"/>
        <w:rPr>
          <w:sz w:val="22"/>
          <w:szCs w:val="22"/>
        </w:rPr>
      </w:pPr>
    </w:p>
    <w:p w14:paraId="23B08B48" w14:textId="77777777" w:rsidR="00DE057A" w:rsidRDefault="00DE057A" w:rsidP="00F30C11">
      <w:pPr>
        <w:widowControl/>
        <w:spacing w:after="0"/>
        <w:jc w:val="left"/>
        <w:rPr>
          <w:sz w:val="22"/>
          <w:szCs w:val="22"/>
        </w:rPr>
      </w:pPr>
    </w:p>
    <w:p w14:paraId="46DC021A" w14:textId="77777777" w:rsidR="00DE057A" w:rsidRDefault="00DE057A" w:rsidP="00F30C11">
      <w:pPr>
        <w:widowControl/>
        <w:spacing w:after="0"/>
        <w:jc w:val="left"/>
        <w:rPr>
          <w:sz w:val="22"/>
          <w:szCs w:val="22"/>
        </w:rPr>
      </w:pPr>
    </w:p>
    <w:p w14:paraId="01497B16" w14:textId="77777777" w:rsidR="00DE057A" w:rsidRDefault="00DE057A" w:rsidP="00F30C11">
      <w:pPr>
        <w:widowControl/>
        <w:spacing w:after="0"/>
        <w:jc w:val="left"/>
        <w:rPr>
          <w:sz w:val="22"/>
          <w:szCs w:val="22"/>
        </w:rPr>
      </w:pPr>
    </w:p>
    <w:p w14:paraId="7B03B416" w14:textId="77777777" w:rsidR="00DE057A" w:rsidRDefault="00DE057A" w:rsidP="00F30C11">
      <w:pPr>
        <w:widowControl/>
        <w:spacing w:after="0"/>
        <w:jc w:val="left"/>
        <w:rPr>
          <w:sz w:val="22"/>
          <w:szCs w:val="22"/>
        </w:rPr>
      </w:pPr>
    </w:p>
    <w:p w14:paraId="0D2378B7" w14:textId="77777777" w:rsidR="00F30C11" w:rsidRDefault="00F30C11" w:rsidP="00F30C11">
      <w:pPr>
        <w:widowControl/>
        <w:spacing w:after="0"/>
        <w:jc w:val="left"/>
        <w:rPr>
          <w:sz w:val="22"/>
          <w:szCs w:val="22"/>
        </w:rPr>
      </w:pPr>
    </w:p>
    <w:p w14:paraId="42519459" w14:textId="77777777" w:rsidR="00F30C11" w:rsidRDefault="00F30C11" w:rsidP="00F30C11">
      <w:pPr>
        <w:widowControl/>
        <w:spacing w:after="0"/>
        <w:jc w:val="left"/>
        <w:rPr>
          <w:sz w:val="22"/>
          <w:szCs w:val="22"/>
        </w:rPr>
      </w:pPr>
    </w:p>
    <w:p w14:paraId="334D2A7C" w14:textId="36A48341" w:rsidR="00F30C11" w:rsidRPr="004B3360" w:rsidRDefault="00F30C11" w:rsidP="00F30C11">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Pr>
          <w:rFonts w:ascii="Calibri" w:eastAsia="Calibri" w:hAnsi="Calibri" w:cs="Times New Roman"/>
          <w:b/>
          <w:color w:val="FF0000"/>
          <w:sz w:val="22"/>
          <w:szCs w:val="24"/>
        </w:rPr>
        <w:t>i obrazec izpolniti</w:t>
      </w:r>
      <w:r w:rsidR="00DE057A">
        <w:rPr>
          <w:rFonts w:ascii="Calibri" w:eastAsia="Calibri" w:hAnsi="Calibri" w:cs="Times New Roman"/>
          <w:b/>
          <w:color w:val="FF0000"/>
          <w:sz w:val="22"/>
          <w:szCs w:val="24"/>
        </w:rPr>
        <w:t>, žigosati</w:t>
      </w:r>
      <w:r>
        <w:rPr>
          <w:rFonts w:ascii="Calibri" w:eastAsia="Calibri" w:hAnsi="Calibri" w:cs="Times New Roman"/>
          <w:b/>
          <w:color w:val="FF0000"/>
          <w:sz w:val="22"/>
          <w:szCs w:val="24"/>
        </w:rPr>
        <w:t xml:space="preserve">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32639AC9" w14:textId="77777777" w:rsidR="00F30C11" w:rsidRDefault="00F30C11" w:rsidP="00F30C11">
      <w:pPr>
        <w:widowControl/>
        <w:spacing w:after="0"/>
        <w:jc w:val="left"/>
        <w:rPr>
          <w:sz w:val="22"/>
          <w:szCs w:val="22"/>
        </w:rPr>
      </w:pPr>
    </w:p>
    <w:p w14:paraId="038E6F1C" w14:textId="77777777" w:rsidR="00DE057A" w:rsidRDefault="00DE057A" w:rsidP="00F30C11">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2028"/>
        <w:gridCol w:w="2648"/>
      </w:tblGrid>
      <w:tr w:rsidR="00F30C11" w:rsidRPr="001F5E10" w14:paraId="126ADF2C" w14:textId="77777777" w:rsidTr="00DE057A">
        <w:tc>
          <w:tcPr>
            <w:tcW w:w="3153" w:type="dxa"/>
          </w:tcPr>
          <w:p w14:paraId="3235CC4A"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028" w:type="dxa"/>
          </w:tcPr>
          <w:p w14:paraId="54EB005C" w14:textId="77777777"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56799C37" w14:textId="2D4927CC" w:rsidR="00F30C11" w:rsidRPr="001F5E10" w:rsidRDefault="00F30C11" w:rsidP="0024520E">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r>
              <w:rPr>
                <w:rFonts w:ascii="Calibri" w:eastAsia="Calibri" w:hAnsi="Calibri" w:cs="Times New Roman"/>
                <w:b/>
                <w:sz w:val="22"/>
                <w:szCs w:val="22"/>
                <w:lang w:eastAsia="sl-SI"/>
              </w:rPr>
              <w:t xml:space="preserve"> ponudnika</w:t>
            </w:r>
            <w:r w:rsidRPr="001F5E10">
              <w:rPr>
                <w:rFonts w:ascii="Calibri" w:eastAsia="Calibri" w:hAnsi="Calibri" w:cs="Times New Roman"/>
                <w:b/>
                <w:sz w:val="22"/>
                <w:szCs w:val="22"/>
                <w:lang w:eastAsia="sl-SI"/>
              </w:rPr>
              <w:t>:</w:t>
            </w:r>
          </w:p>
        </w:tc>
      </w:tr>
    </w:tbl>
    <w:p w14:paraId="480AC021" w14:textId="07630A85" w:rsidR="00F30C11" w:rsidRDefault="00F30C11" w:rsidP="00F30C11">
      <w:pPr>
        <w:widowControl/>
        <w:spacing w:after="0"/>
        <w:jc w:val="left"/>
        <w:rPr>
          <w:sz w:val="22"/>
          <w:szCs w:val="22"/>
        </w:rPr>
      </w:pPr>
      <w:bookmarkStart w:id="31" w:name="_Toc466360666"/>
      <w:bookmarkStart w:id="32" w:name="_Toc466360816"/>
      <w:bookmarkStart w:id="33" w:name="_Toc466301936"/>
      <w:bookmarkStart w:id="34" w:name="_Toc466302087"/>
      <w:bookmarkStart w:id="35" w:name="_Toc466301940"/>
      <w:bookmarkStart w:id="36" w:name="_Toc466302091"/>
      <w:bookmarkStart w:id="37" w:name="_Toc466360672"/>
      <w:bookmarkStart w:id="38" w:name="_Toc466360822"/>
      <w:bookmarkStart w:id="39" w:name="_Toc466301941"/>
      <w:bookmarkStart w:id="40" w:name="_Toc466302092"/>
      <w:bookmarkStart w:id="41" w:name="_Toc466360673"/>
      <w:bookmarkStart w:id="42" w:name="_Toc466360823"/>
      <w:bookmarkStart w:id="43" w:name="_Toc466301943"/>
      <w:bookmarkStart w:id="44" w:name="_Toc466302094"/>
      <w:bookmarkStart w:id="45" w:name="_Toc466360675"/>
      <w:bookmarkStart w:id="46" w:name="_Toc466360825"/>
      <w:bookmarkStart w:id="47" w:name="_Toc466301946"/>
      <w:bookmarkStart w:id="48" w:name="_Toc466302097"/>
      <w:bookmarkStart w:id="49" w:name="_Toc466360678"/>
      <w:bookmarkStart w:id="50" w:name="_Toc466360828"/>
      <w:bookmarkStart w:id="51" w:name="_Toc466301947"/>
      <w:bookmarkStart w:id="52" w:name="_Toc466302098"/>
      <w:bookmarkStart w:id="53" w:name="_Toc466360679"/>
      <w:bookmarkStart w:id="54" w:name="_Toc466360829"/>
      <w:bookmarkStart w:id="55" w:name="_Toc466301948"/>
      <w:bookmarkStart w:id="56" w:name="_Toc466302099"/>
      <w:bookmarkStart w:id="57" w:name="_Toc466360680"/>
      <w:bookmarkStart w:id="58" w:name="_Toc466360830"/>
      <w:bookmarkStart w:id="59" w:name="_Toc466301949"/>
      <w:bookmarkStart w:id="60" w:name="_Toc466302100"/>
      <w:bookmarkStart w:id="61" w:name="_Toc466360681"/>
      <w:bookmarkStart w:id="62" w:name="_Toc466360831"/>
      <w:bookmarkStart w:id="63" w:name="_Toc466301950"/>
      <w:bookmarkStart w:id="64" w:name="_Toc466302101"/>
      <w:bookmarkStart w:id="65" w:name="_Toc466360682"/>
      <w:bookmarkStart w:id="66" w:name="_Toc466360832"/>
      <w:bookmarkStart w:id="67" w:name="_Toc466301951"/>
      <w:bookmarkStart w:id="68" w:name="_Toc466302102"/>
      <w:bookmarkStart w:id="69" w:name="_Toc466360683"/>
      <w:bookmarkStart w:id="70" w:name="_Toc466360833"/>
      <w:bookmarkStart w:id="71" w:name="_Toc466301952"/>
      <w:bookmarkStart w:id="72" w:name="_Toc466302103"/>
      <w:bookmarkStart w:id="73" w:name="_Toc466360684"/>
      <w:bookmarkStart w:id="74" w:name="_Toc466360834"/>
      <w:bookmarkStart w:id="75" w:name="_Toc466301953"/>
      <w:bookmarkStart w:id="76" w:name="_Toc466302104"/>
      <w:bookmarkStart w:id="77" w:name="_Toc466360685"/>
      <w:bookmarkStart w:id="78" w:name="_Toc466360835"/>
      <w:bookmarkStart w:id="79" w:name="_Toc466301954"/>
      <w:bookmarkStart w:id="80" w:name="_Toc466302105"/>
      <w:bookmarkStart w:id="81" w:name="_Toc466360686"/>
      <w:bookmarkStart w:id="82" w:name="_Toc466360836"/>
      <w:bookmarkStart w:id="83" w:name="_Toc466301955"/>
      <w:bookmarkStart w:id="84" w:name="_Toc466302106"/>
      <w:bookmarkStart w:id="85" w:name="_Toc466360687"/>
      <w:bookmarkStart w:id="86" w:name="_Toc466360837"/>
      <w:bookmarkStart w:id="87" w:name="_Toc466301956"/>
      <w:bookmarkStart w:id="88" w:name="_Toc466302107"/>
      <w:bookmarkStart w:id="89" w:name="_Toc466360688"/>
      <w:bookmarkStart w:id="90" w:name="_Toc466360838"/>
      <w:bookmarkStart w:id="91" w:name="_Toc466301957"/>
      <w:bookmarkStart w:id="92" w:name="_Toc466302108"/>
      <w:bookmarkStart w:id="93" w:name="_Toc466360689"/>
      <w:bookmarkStart w:id="94" w:name="_Toc466360839"/>
      <w:bookmarkStart w:id="95" w:name="_Toc466301958"/>
      <w:bookmarkStart w:id="96" w:name="_Toc466302109"/>
      <w:bookmarkStart w:id="97" w:name="_Toc466360690"/>
      <w:bookmarkStart w:id="98" w:name="_Toc466360840"/>
      <w:bookmarkStart w:id="99" w:name="_Toc466301959"/>
      <w:bookmarkStart w:id="100" w:name="_Toc466302110"/>
      <w:bookmarkStart w:id="101" w:name="_Toc466360691"/>
      <w:bookmarkStart w:id="102" w:name="_Toc466360841"/>
      <w:bookmarkStart w:id="103" w:name="_Toc466301960"/>
      <w:bookmarkStart w:id="104" w:name="_Toc466302111"/>
      <w:bookmarkStart w:id="105" w:name="_Toc466360692"/>
      <w:bookmarkStart w:id="106" w:name="_Toc466360842"/>
      <w:bookmarkStart w:id="107" w:name="_Toc466301961"/>
      <w:bookmarkStart w:id="108" w:name="_Toc466302112"/>
      <w:bookmarkStart w:id="109" w:name="_Toc466360693"/>
      <w:bookmarkStart w:id="110" w:name="_Toc466360843"/>
      <w:bookmarkStart w:id="111" w:name="_Toc466301962"/>
      <w:bookmarkStart w:id="112" w:name="_Toc466302113"/>
      <w:bookmarkStart w:id="113" w:name="_Toc466360694"/>
      <w:bookmarkStart w:id="114" w:name="_Toc466360844"/>
      <w:bookmarkStart w:id="115" w:name="_Toc466301963"/>
      <w:bookmarkStart w:id="116" w:name="_Toc466302114"/>
      <w:bookmarkStart w:id="117" w:name="_Toc466360695"/>
      <w:bookmarkStart w:id="118" w:name="_Toc466360845"/>
      <w:bookmarkStart w:id="119" w:name="_Toc466301964"/>
      <w:bookmarkStart w:id="120" w:name="_Toc466302115"/>
      <w:bookmarkStart w:id="121" w:name="_Toc466360696"/>
      <w:bookmarkStart w:id="122" w:name="_Toc466360846"/>
      <w:bookmarkStart w:id="123" w:name="_Toc466301965"/>
      <w:bookmarkStart w:id="124" w:name="_Toc466302116"/>
      <w:bookmarkStart w:id="125" w:name="_Toc466360697"/>
      <w:bookmarkStart w:id="126" w:name="_Toc466360847"/>
      <w:bookmarkStart w:id="127" w:name="_Toc466301966"/>
      <w:bookmarkStart w:id="128" w:name="_Toc466302117"/>
      <w:bookmarkStart w:id="129" w:name="_Toc466360698"/>
      <w:bookmarkStart w:id="130" w:name="_Toc466360848"/>
      <w:bookmarkStart w:id="131" w:name="_Toc466301967"/>
      <w:bookmarkStart w:id="132" w:name="_Toc466302118"/>
      <w:bookmarkStart w:id="133" w:name="_Toc466360699"/>
      <w:bookmarkStart w:id="134" w:name="_Toc466360849"/>
      <w:bookmarkStart w:id="135" w:name="_Toc355961324"/>
      <w:bookmarkStart w:id="136" w:name="_Toc370131392"/>
      <w:bookmarkEnd w:id="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sz w:val="22"/>
          <w:szCs w:val="22"/>
        </w:rPr>
        <w:br w:type="page"/>
      </w:r>
    </w:p>
    <w:p w14:paraId="0F5A19DD" w14:textId="0755FFAB" w:rsidR="0064441E" w:rsidRPr="00E47614" w:rsidRDefault="0064441E" w:rsidP="00166CD6">
      <w:pPr>
        <w:pStyle w:val="Heading2"/>
        <w:numPr>
          <w:ilvl w:val="0"/>
          <w:numId w:val="12"/>
        </w:numPr>
        <w:rPr>
          <w:rFonts w:asciiTheme="minorHAnsi" w:hAnsiTheme="minorHAnsi"/>
          <w:sz w:val="22"/>
          <w:szCs w:val="22"/>
        </w:rPr>
      </w:pPr>
      <w:bookmarkStart w:id="137" w:name="_Toc8202234"/>
      <w:r w:rsidRPr="00E47614">
        <w:rPr>
          <w:rFonts w:asciiTheme="minorHAnsi" w:hAnsiTheme="minorHAnsi"/>
          <w:sz w:val="22"/>
          <w:szCs w:val="22"/>
        </w:rPr>
        <w:lastRenderedPageBreak/>
        <w:t xml:space="preserve">Obrazec - </w:t>
      </w:r>
      <w:r w:rsidR="00E47614" w:rsidRPr="00E47614">
        <w:rPr>
          <w:rFonts w:asciiTheme="minorHAnsi" w:hAnsiTheme="minorHAnsi"/>
          <w:sz w:val="22"/>
          <w:szCs w:val="22"/>
        </w:rPr>
        <w:t>POOBLASTILO ZA PRIDOBITEV POTRDILA IZ KAZENSKE EVIDENCE ZA FIZIČNE OSEBE</w:t>
      </w:r>
      <w:bookmarkEnd w:id="137"/>
    </w:p>
    <w:p w14:paraId="067E3D38" w14:textId="77777777" w:rsidR="0064441E" w:rsidRPr="00E47614" w:rsidRDefault="0064441E" w:rsidP="0064441E">
      <w:pPr>
        <w:widowControl/>
        <w:spacing w:line="259" w:lineRule="auto"/>
        <w:rPr>
          <w:sz w:val="22"/>
          <w:szCs w:val="22"/>
        </w:rPr>
      </w:pPr>
      <w:r w:rsidRPr="00E47614">
        <w:rPr>
          <w:sz w:val="22"/>
          <w:szCs w:val="22"/>
        </w:rPr>
        <w:t xml:space="preserve">Pooblastitelj </w:t>
      </w:r>
    </w:p>
    <w:p w14:paraId="33FF52A7" w14:textId="77777777" w:rsidR="0064441E" w:rsidRPr="00E47614" w:rsidRDefault="0064441E" w:rsidP="0064441E">
      <w:pPr>
        <w:widowControl/>
        <w:spacing w:line="259" w:lineRule="auto"/>
        <w:rPr>
          <w:sz w:val="22"/>
          <w:szCs w:val="22"/>
        </w:rPr>
      </w:pPr>
      <w:r w:rsidRPr="00E47614">
        <w:rPr>
          <w:sz w:val="22"/>
          <w:szCs w:val="22"/>
        </w:rPr>
        <w:t>____________________________________________________________________</w:t>
      </w:r>
    </w:p>
    <w:p w14:paraId="6512AB2E" w14:textId="01DE484A" w:rsidR="0064441E" w:rsidRPr="00E47614" w:rsidRDefault="0064441E" w:rsidP="0064441E">
      <w:pPr>
        <w:widowControl/>
        <w:spacing w:line="259" w:lineRule="auto"/>
        <w:rPr>
          <w:sz w:val="22"/>
          <w:szCs w:val="22"/>
        </w:rPr>
      </w:pPr>
      <w:r w:rsidRPr="00E47614">
        <w:rPr>
          <w:sz w:val="22"/>
          <w:szCs w:val="22"/>
        </w:rPr>
        <w:t xml:space="preserve">daje soglasje naročniku Družbi za upravljanje terjatev bank, </w:t>
      </w:r>
      <w:proofErr w:type="spellStart"/>
      <w:r w:rsidRPr="00E47614">
        <w:rPr>
          <w:sz w:val="22"/>
          <w:szCs w:val="22"/>
        </w:rPr>
        <w:t>d.d</w:t>
      </w:r>
      <w:proofErr w:type="spellEnd"/>
      <w:r w:rsidRPr="00E47614">
        <w:rPr>
          <w:sz w:val="22"/>
          <w:szCs w:val="22"/>
        </w:rPr>
        <w:t xml:space="preserve">., Davčna ulica 1, 1000 Ljubljana, da skladno s </w:t>
      </w:r>
      <w:r w:rsidR="00E47614" w:rsidRPr="00E47614">
        <w:rPr>
          <w:sz w:val="22"/>
          <w:szCs w:val="22"/>
        </w:rPr>
        <w:t xml:space="preserve">77., 79. in 80. členom ZJN-3 </w:t>
      </w:r>
      <w:r w:rsidRPr="00E47614">
        <w:rPr>
          <w:sz w:val="22"/>
          <w:szCs w:val="22"/>
        </w:rPr>
        <w:t>za potrebe preverjanja izpolnjevanja pogojev v postopku oddaje javnega naročila z oznako JN</w:t>
      </w:r>
      <w:r w:rsidRPr="005C16C7">
        <w:rPr>
          <w:sz w:val="22"/>
          <w:szCs w:val="22"/>
        </w:rPr>
        <w:t>/</w:t>
      </w:r>
      <w:r w:rsidR="00913DC7" w:rsidRPr="00521459">
        <w:rPr>
          <w:sz w:val="22"/>
          <w:szCs w:val="22"/>
        </w:rPr>
        <w:t>1</w:t>
      </w:r>
      <w:r w:rsidR="00A73EF4">
        <w:rPr>
          <w:sz w:val="22"/>
          <w:szCs w:val="22"/>
        </w:rPr>
        <w:t>1</w:t>
      </w:r>
      <w:r w:rsidRPr="00521459">
        <w:rPr>
          <w:sz w:val="22"/>
          <w:szCs w:val="22"/>
        </w:rPr>
        <w:t>-NEP/</w:t>
      </w:r>
      <w:r w:rsidR="00A73EF4">
        <w:rPr>
          <w:sz w:val="22"/>
          <w:szCs w:val="22"/>
        </w:rPr>
        <w:t>2020</w:t>
      </w:r>
      <w:r w:rsidRPr="00E47614">
        <w:rPr>
          <w:sz w:val="22"/>
          <w:szCs w:val="22"/>
        </w:rPr>
        <w:t xml:space="preserve"> s predmetom naročila »</w:t>
      </w:r>
      <w:r w:rsidR="001E717A" w:rsidRPr="001E717A">
        <w:rPr>
          <w:sz w:val="22"/>
          <w:szCs w:val="22"/>
        </w:rPr>
        <w:t>Varovanje premoženja DUTB</w:t>
      </w:r>
      <w:r w:rsidRPr="00E47614">
        <w:rPr>
          <w:sz w:val="22"/>
          <w:szCs w:val="22"/>
        </w:rPr>
        <w:t xml:space="preserve">« od Ministrstva za pravosodje, Sektor za izvrševanje kazenskih sankcij, Kazenska evidenca, pridobi potrdilo iz kazenske evidence, da kot zakoniti zastopnik ni bil pravnomočno obsojen zaradi kaznivih dejanj, ki so opredeljena v prvem odstavku </w:t>
      </w:r>
      <w:r w:rsidR="00E47614" w:rsidRPr="00E47614">
        <w:rPr>
          <w:sz w:val="22"/>
          <w:szCs w:val="22"/>
        </w:rPr>
        <w:t>75. člena ZJN-3</w:t>
      </w:r>
      <w:r w:rsidRPr="00E47614">
        <w:rPr>
          <w:sz w:val="22"/>
          <w:szCs w:val="22"/>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gridCol w:w="4977"/>
      </w:tblGrid>
      <w:tr w:rsidR="0064441E" w:rsidRPr="00E47614" w14:paraId="2394F1F7" w14:textId="77777777" w:rsidTr="001A2FDC">
        <w:trPr>
          <w:trHeight w:val="255"/>
        </w:trPr>
        <w:tc>
          <w:tcPr>
            <w:tcW w:w="2885" w:type="dxa"/>
          </w:tcPr>
          <w:p w14:paraId="183DEDBD" w14:textId="77777777" w:rsidR="0064441E" w:rsidRPr="00E47614" w:rsidRDefault="0064441E" w:rsidP="001A2FDC">
            <w:pPr>
              <w:widowControl/>
              <w:spacing w:line="259" w:lineRule="auto"/>
              <w:rPr>
                <w:b/>
              </w:rPr>
            </w:pPr>
            <w:r w:rsidRPr="00E47614">
              <w:rPr>
                <w:b/>
              </w:rPr>
              <w:t>IME IN PRIIMEK</w:t>
            </w:r>
          </w:p>
        </w:tc>
        <w:tc>
          <w:tcPr>
            <w:tcW w:w="4995" w:type="dxa"/>
          </w:tcPr>
          <w:p w14:paraId="1AD61FF6" w14:textId="77777777" w:rsidR="0064441E" w:rsidRPr="00E47614" w:rsidRDefault="0064441E" w:rsidP="001A2FDC">
            <w:pPr>
              <w:widowControl/>
              <w:spacing w:line="259" w:lineRule="auto"/>
              <w:rPr>
                <w:sz w:val="22"/>
                <w:szCs w:val="22"/>
              </w:rPr>
            </w:pPr>
          </w:p>
        </w:tc>
      </w:tr>
      <w:tr w:rsidR="0064441E" w:rsidRPr="00E47614" w14:paraId="36741055" w14:textId="77777777" w:rsidTr="001A2FDC">
        <w:trPr>
          <w:trHeight w:val="210"/>
        </w:trPr>
        <w:tc>
          <w:tcPr>
            <w:tcW w:w="2885" w:type="dxa"/>
          </w:tcPr>
          <w:p w14:paraId="24136327" w14:textId="77777777" w:rsidR="0064441E" w:rsidRPr="00E47614" w:rsidRDefault="0064441E" w:rsidP="001A2FDC">
            <w:pPr>
              <w:spacing w:line="259" w:lineRule="auto"/>
              <w:rPr>
                <w:b/>
              </w:rPr>
            </w:pPr>
            <w:r w:rsidRPr="00E47614">
              <w:rPr>
                <w:b/>
              </w:rPr>
              <w:t>(prejšnji priimek)</w:t>
            </w:r>
          </w:p>
        </w:tc>
        <w:tc>
          <w:tcPr>
            <w:tcW w:w="4995" w:type="dxa"/>
          </w:tcPr>
          <w:p w14:paraId="16CFA184" w14:textId="77777777" w:rsidR="0064441E" w:rsidRPr="00E47614" w:rsidRDefault="0064441E" w:rsidP="001A2FDC">
            <w:pPr>
              <w:spacing w:line="259" w:lineRule="auto"/>
              <w:rPr>
                <w:sz w:val="22"/>
                <w:szCs w:val="22"/>
              </w:rPr>
            </w:pPr>
          </w:p>
        </w:tc>
      </w:tr>
      <w:tr w:rsidR="0064441E" w:rsidRPr="00E47614" w14:paraId="0748F66F" w14:textId="77777777" w:rsidTr="001A2FDC">
        <w:trPr>
          <w:trHeight w:val="225"/>
        </w:trPr>
        <w:tc>
          <w:tcPr>
            <w:tcW w:w="2885" w:type="dxa"/>
          </w:tcPr>
          <w:p w14:paraId="1DA35C61" w14:textId="77777777" w:rsidR="0064441E" w:rsidRPr="00E47614" w:rsidRDefault="0064441E" w:rsidP="001A2FDC">
            <w:pPr>
              <w:spacing w:line="259" w:lineRule="auto"/>
              <w:rPr>
                <w:b/>
              </w:rPr>
            </w:pPr>
            <w:r w:rsidRPr="00E47614">
              <w:rPr>
                <w:b/>
              </w:rPr>
              <w:t>EMŠO</w:t>
            </w:r>
          </w:p>
        </w:tc>
        <w:tc>
          <w:tcPr>
            <w:tcW w:w="4995" w:type="dxa"/>
          </w:tcPr>
          <w:p w14:paraId="1F1BC45D" w14:textId="77777777" w:rsidR="0064441E" w:rsidRPr="00E47614" w:rsidRDefault="0064441E" w:rsidP="001A2FDC">
            <w:pPr>
              <w:spacing w:line="259" w:lineRule="auto"/>
              <w:rPr>
                <w:sz w:val="22"/>
                <w:szCs w:val="22"/>
              </w:rPr>
            </w:pPr>
          </w:p>
        </w:tc>
      </w:tr>
      <w:tr w:rsidR="0064441E" w:rsidRPr="00E47614" w14:paraId="4F011C42" w14:textId="77777777" w:rsidTr="001A2FDC">
        <w:trPr>
          <w:trHeight w:val="315"/>
        </w:trPr>
        <w:tc>
          <w:tcPr>
            <w:tcW w:w="2885" w:type="dxa"/>
          </w:tcPr>
          <w:p w14:paraId="1522C137" w14:textId="77777777" w:rsidR="0064441E" w:rsidRPr="00E47614" w:rsidRDefault="0064441E" w:rsidP="001A2FDC">
            <w:pPr>
              <w:widowControl/>
              <w:spacing w:line="259" w:lineRule="auto"/>
              <w:rPr>
                <w:b/>
              </w:rPr>
            </w:pPr>
            <w:r w:rsidRPr="00E47614">
              <w:rPr>
                <w:b/>
              </w:rPr>
              <w:t>DATUM ROJSTVA</w:t>
            </w:r>
          </w:p>
        </w:tc>
        <w:tc>
          <w:tcPr>
            <w:tcW w:w="4995" w:type="dxa"/>
          </w:tcPr>
          <w:p w14:paraId="715B19FE" w14:textId="77777777" w:rsidR="0064441E" w:rsidRPr="00E47614" w:rsidRDefault="0064441E" w:rsidP="001A2FDC">
            <w:pPr>
              <w:widowControl/>
              <w:spacing w:line="259" w:lineRule="auto"/>
              <w:rPr>
                <w:sz w:val="22"/>
                <w:szCs w:val="22"/>
              </w:rPr>
            </w:pPr>
          </w:p>
        </w:tc>
      </w:tr>
      <w:tr w:rsidR="0064441E" w:rsidRPr="00E47614" w14:paraId="4C5DBE31" w14:textId="77777777" w:rsidTr="001A2FDC">
        <w:trPr>
          <w:trHeight w:val="375"/>
        </w:trPr>
        <w:tc>
          <w:tcPr>
            <w:tcW w:w="2885" w:type="dxa"/>
          </w:tcPr>
          <w:p w14:paraId="78A5FAE5" w14:textId="77777777" w:rsidR="0064441E" w:rsidRPr="00E47614" w:rsidRDefault="0064441E" w:rsidP="001A2FDC">
            <w:pPr>
              <w:widowControl/>
              <w:spacing w:line="259" w:lineRule="auto"/>
              <w:rPr>
                <w:b/>
              </w:rPr>
            </w:pPr>
            <w:r w:rsidRPr="00E47614">
              <w:rPr>
                <w:b/>
              </w:rPr>
              <w:t>KRAJ ROJSTVA</w:t>
            </w:r>
          </w:p>
        </w:tc>
        <w:tc>
          <w:tcPr>
            <w:tcW w:w="4995" w:type="dxa"/>
          </w:tcPr>
          <w:p w14:paraId="12972B1D" w14:textId="77777777" w:rsidR="0064441E" w:rsidRPr="00E47614" w:rsidRDefault="0064441E" w:rsidP="001A2FDC">
            <w:pPr>
              <w:widowControl/>
              <w:spacing w:line="259" w:lineRule="auto"/>
              <w:rPr>
                <w:sz w:val="22"/>
                <w:szCs w:val="22"/>
              </w:rPr>
            </w:pPr>
          </w:p>
        </w:tc>
      </w:tr>
      <w:tr w:rsidR="0064441E" w:rsidRPr="00E47614" w14:paraId="65651E91" w14:textId="77777777" w:rsidTr="001A2FDC">
        <w:trPr>
          <w:trHeight w:val="270"/>
        </w:trPr>
        <w:tc>
          <w:tcPr>
            <w:tcW w:w="2885" w:type="dxa"/>
          </w:tcPr>
          <w:p w14:paraId="435642A8" w14:textId="77777777" w:rsidR="0064441E" w:rsidRPr="00E47614" w:rsidRDefault="0064441E" w:rsidP="001A2FDC">
            <w:pPr>
              <w:widowControl/>
              <w:spacing w:line="259" w:lineRule="auto"/>
              <w:rPr>
                <w:b/>
              </w:rPr>
            </w:pPr>
            <w:r w:rsidRPr="00E47614">
              <w:rPr>
                <w:b/>
              </w:rPr>
              <w:t>OBČINA ROJSTVA</w:t>
            </w:r>
          </w:p>
        </w:tc>
        <w:tc>
          <w:tcPr>
            <w:tcW w:w="4995" w:type="dxa"/>
          </w:tcPr>
          <w:p w14:paraId="5F47ED3D" w14:textId="77777777" w:rsidR="0064441E" w:rsidRPr="00E47614" w:rsidRDefault="0064441E" w:rsidP="001A2FDC">
            <w:pPr>
              <w:widowControl/>
              <w:spacing w:line="259" w:lineRule="auto"/>
              <w:rPr>
                <w:sz w:val="22"/>
                <w:szCs w:val="22"/>
              </w:rPr>
            </w:pPr>
          </w:p>
        </w:tc>
      </w:tr>
      <w:tr w:rsidR="0064441E" w:rsidRPr="00E47614" w14:paraId="0D3A533C" w14:textId="77777777" w:rsidTr="001A2FDC">
        <w:trPr>
          <w:trHeight w:val="375"/>
        </w:trPr>
        <w:tc>
          <w:tcPr>
            <w:tcW w:w="2885" w:type="dxa"/>
          </w:tcPr>
          <w:p w14:paraId="73527F9B" w14:textId="77777777" w:rsidR="0064441E" w:rsidRPr="00E47614" w:rsidRDefault="0064441E" w:rsidP="001A2FDC">
            <w:pPr>
              <w:widowControl/>
              <w:spacing w:line="259" w:lineRule="auto"/>
              <w:rPr>
                <w:b/>
              </w:rPr>
            </w:pPr>
            <w:r w:rsidRPr="00E47614">
              <w:rPr>
                <w:b/>
              </w:rPr>
              <w:t>DRŽAVA ROJSTVA</w:t>
            </w:r>
          </w:p>
        </w:tc>
        <w:tc>
          <w:tcPr>
            <w:tcW w:w="4995" w:type="dxa"/>
          </w:tcPr>
          <w:p w14:paraId="3EF662D5" w14:textId="77777777" w:rsidR="0064441E" w:rsidRPr="00E47614" w:rsidRDefault="0064441E" w:rsidP="001A2FDC">
            <w:pPr>
              <w:widowControl/>
              <w:spacing w:line="259" w:lineRule="auto"/>
              <w:rPr>
                <w:sz w:val="22"/>
                <w:szCs w:val="22"/>
              </w:rPr>
            </w:pPr>
          </w:p>
        </w:tc>
      </w:tr>
      <w:tr w:rsidR="0064441E" w:rsidRPr="00E47614" w14:paraId="3E2AB740" w14:textId="77777777" w:rsidTr="001A2FDC">
        <w:trPr>
          <w:trHeight w:val="330"/>
        </w:trPr>
        <w:tc>
          <w:tcPr>
            <w:tcW w:w="2885" w:type="dxa"/>
          </w:tcPr>
          <w:p w14:paraId="1197CDB6" w14:textId="77777777" w:rsidR="0064441E" w:rsidRPr="00E47614" w:rsidRDefault="0064441E" w:rsidP="001A2FDC">
            <w:pPr>
              <w:widowControl/>
              <w:spacing w:line="259" w:lineRule="auto"/>
              <w:rPr>
                <w:b/>
              </w:rPr>
            </w:pPr>
            <w:r w:rsidRPr="00E47614">
              <w:rPr>
                <w:b/>
              </w:rPr>
              <w:t>STALNO/ZAČASNO BIVALIŠČE</w:t>
            </w:r>
          </w:p>
        </w:tc>
        <w:tc>
          <w:tcPr>
            <w:tcW w:w="4995" w:type="dxa"/>
          </w:tcPr>
          <w:p w14:paraId="07BB7957" w14:textId="77777777" w:rsidR="0064441E" w:rsidRPr="00E47614" w:rsidRDefault="0064441E" w:rsidP="001A2FDC">
            <w:pPr>
              <w:widowControl/>
              <w:spacing w:line="259" w:lineRule="auto"/>
              <w:rPr>
                <w:sz w:val="22"/>
                <w:szCs w:val="22"/>
              </w:rPr>
            </w:pPr>
          </w:p>
        </w:tc>
      </w:tr>
      <w:tr w:rsidR="0064441E" w:rsidRPr="00E47614" w14:paraId="0F03BC01" w14:textId="77777777" w:rsidTr="001A2FDC">
        <w:trPr>
          <w:trHeight w:val="225"/>
        </w:trPr>
        <w:tc>
          <w:tcPr>
            <w:tcW w:w="2885" w:type="dxa"/>
          </w:tcPr>
          <w:p w14:paraId="07C4F862" w14:textId="77777777" w:rsidR="0064441E" w:rsidRPr="00E47614" w:rsidRDefault="0064441E" w:rsidP="001A2FDC">
            <w:pPr>
              <w:widowControl/>
              <w:spacing w:line="259" w:lineRule="auto"/>
              <w:rPr>
                <w:b/>
              </w:rPr>
            </w:pPr>
            <w:r w:rsidRPr="00E47614">
              <w:rPr>
                <w:b/>
              </w:rPr>
              <w:t>DRŽAVLJANSTVO</w:t>
            </w:r>
          </w:p>
        </w:tc>
        <w:tc>
          <w:tcPr>
            <w:tcW w:w="4995" w:type="dxa"/>
          </w:tcPr>
          <w:p w14:paraId="2A796AD2" w14:textId="77777777" w:rsidR="0064441E" w:rsidRPr="00E47614" w:rsidRDefault="0064441E" w:rsidP="001A2FDC">
            <w:pPr>
              <w:widowControl/>
              <w:spacing w:line="259" w:lineRule="auto"/>
              <w:rPr>
                <w:sz w:val="22"/>
                <w:szCs w:val="22"/>
              </w:rPr>
            </w:pPr>
          </w:p>
        </w:tc>
      </w:tr>
    </w:tbl>
    <w:p w14:paraId="1D50314E" w14:textId="77777777" w:rsidR="0064441E" w:rsidRPr="00E47614" w:rsidRDefault="0064441E" w:rsidP="0064441E">
      <w:pPr>
        <w:widowControl/>
        <w:spacing w:after="0"/>
        <w:jc w:val="left"/>
        <w:rPr>
          <w:sz w:val="22"/>
          <w:szCs w:val="22"/>
        </w:rPr>
      </w:pPr>
    </w:p>
    <w:p w14:paraId="288046FE" w14:textId="77777777" w:rsidR="0064441E" w:rsidRPr="00E47614" w:rsidRDefault="0064441E" w:rsidP="0064441E">
      <w:pPr>
        <w:widowControl/>
        <w:spacing w:after="0"/>
        <w:jc w:val="left"/>
        <w:rPr>
          <w:sz w:val="22"/>
          <w:szCs w:val="22"/>
        </w:rPr>
      </w:pPr>
    </w:p>
    <w:p w14:paraId="5D4E8CA4" w14:textId="77777777" w:rsidR="0064441E" w:rsidRDefault="0064441E" w:rsidP="0064441E">
      <w:pPr>
        <w:widowControl/>
        <w:spacing w:after="0"/>
        <w:jc w:val="left"/>
        <w:rPr>
          <w:sz w:val="22"/>
          <w:szCs w:val="22"/>
        </w:rPr>
      </w:pPr>
    </w:p>
    <w:p w14:paraId="4F3D9D4B" w14:textId="77777777" w:rsidR="00200AEC" w:rsidRDefault="00200AEC" w:rsidP="0064441E">
      <w:pPr>
        <w:widowControl/>
        <w:spacing w:after="0"/>
        <w:jc w:val="left"/>
        <w:rPr>
          <w:sz w:val="22"/>
          <w:szCs w:val="22"/>
        </w:rPr>
      </w:pPr>
    </w:p>
    <w:p w14:paraId="09C8372B" w14:textId="77777777" w:rsidR="00200AEC" w:rsidRDefault="00200AEC" w:rsidP="0064441E">
      <w:pPr>
        <w:widowControl/>
        <w:spacing w:after="0"/>
        <w:jc w:val="left"/>
        <w:rPr>
          <w:sz w:val="22"/>
          <w:szCs w:val="22"/>
        </w:rPr>
      </w:pPr>
    </w:p>
    <w:p w14:paraId="4EC76279" w14:textId="77777777" w:rsidR="00200AEC" w:rsidRDefault="00200AEC" w:rsidP="0064441E">
      <w:pPr>
        <w:widowControl/>
        <w:spacing w:after="0"/>
        <w:jc w:val="left"/>
        <w:rPr>
          <w:sz w:val="22"/>
          <w:szCs w:val="22"/>
        </w:rPr>
      </w:pPr>
    </w:p>
    <w:p w14:paraId="1AFD0D0E" w14:textId="437E1196" w:rsidR="004B3360" w:rsidRPr="004B3360" w:rsidRDefault="004B3360" w:rsidP="004B3360">
      <w:pPr>
        <w:widowControl/>
        <w:spacing w:after="0"/>
        <w:rPr>
          <w:rFonts w:ascii="Calibri" w:eastAsia="Calibri" w:hAnsi="Calibri" w:cs="Times New Roman"/>
          <w:b/>
          <w:color w:val="FF0000"/>
          <w:sz w:val="22"/>
          <w:szCs w:val="24"/>
        </w:rPr>
      </w:pPr>
      <w:r w:rsidRPr="004B3360">
        <w:rPr>
          <w:rFonts w:ascii="Calibri" w:eastAsia="Calibri" w:hAnsi="Calibri" w:cs="Times New Roman"/>
          <w:b/>
          <w:color w:val="FF0000"/>
          <w:sz w:val="22"/>
          <w:szCs w:val="24"/>
        </w:rPr>
        <w:t>Ponudnik mora predmetn</w:t>
      </w:r>
      <w:r w:rsidR="00F30C11">
        <w:rPr>
          <w:rFonts w:ascii="Calibri" w:eastAsia="Calibri" w:hAnsi="Calibri" w:cs="Times New Roman"/>
          <w:b/>
          <w:color w:val="FF0000"/>
          <w:sz w:val="22"/>
          <w:szCs w:val="24"/>
        </w:rPr>
        <w:t xml:space="preserve">i obrazec izpolniti </w:t>
      </w:r>
      <w:r w:rsidRPr="004B3360">
        <w:rPr>
          <w:rFonts w:ascii="Calibri" w:eastAsia="Calibri" w:hAnsi="Calibri" w:cs="Times New Roman"/>
          <w:b/>
          <w:color w:val="FF0000"/>
          <w:sz w:val="22"/>
          <w:szCs w:val="24"/>
        </w:rPr>
        <w:t xml:space="preserve">in </w:t>
      </w:r>
      <w:proofErr w:type="spellStart"/>
      <w:r w:rsidRPr="004B3360">
        <w:rPr>
          <w:rFonts w:ascii="Calibri" w:eastAsia="Calibri" w:hAnsi="Calibri" w:cs="Times New Roman"/>
          <w:b/>
          <w:color w:val="FF0000"/>
          <w:sz w:val="22"/>
          <w:szCs w:val="24"/>
        </w:rPr>
        <w:t>skenirati</w:t>
      </w:r>
      <w:proofErr w:type="spellEnd"/>
      <w:r w:rsidRPr="004B3360">
        <w:rPr>
          <w:rFonts w:ascii="Calibri" w:eastAsia="Calibri" w:hAnsi="Calibri" w:cs="Times New Roman"/>
          <w:b/>
          <w:color w:val="FF0000"/>
          <w:sz w:val="22"/>
          <w:szCs w:val="24"/>
        </w:rPr>
        <w:t xml:space="preserve"> ter ga v PDF obliki predložiti v svojo elektronsko ponudbo.</w:t>
      </w:r>
    </w:p>
    <w:p w14:paraId="664AFBA1" w14:textId="77777777" w:rsidR="0064441E" w:rsidRDefault="0064441E" w:rsidP="0064441E">
      <w:pPr>
        <w:widowControl/>
        <w:spacing w:after="0"/>
        <w:jc w:val="left"/>
        <w:rPr>
          <w:sz w:val="22"/>
          <w:szCs w:val="22"/>
        </w:rPr>
      </w:pPr>
    </w:p>
    <w:p w14:paraId="0A493C8C" w14:textId="77777777" w:rsidR="00DE057A" w:rsidRDefault="00DE057A" w:rsidP="0064441E">
      <w:pPr>
        <w:widowControl/>
        <w:spacing w:after="0"/>
        <w:jc w:val="left"/>
        <w:rPr>
          <w:sz w:val="22"/>
          <w:szCs w:val="22"/>
        </w:rPr>
      </w:pPr>
    </w:p>
    <w:tbl>
      <w:tblPr>
        <w:tblStyle w:val="TableGrid2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200AEC" w:rsidRPr="001F5E10" w14:paraId="37ABA74A" w14:textId="77777777" w:rsidTr="00D94AD0">
        <w:tc>
          <w:tcPr>
            <w:tcW w:w="2542" w:type="dxa"/>
          </w:tcPr>
          <w:p w14:paraId="43C7D4C5"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Kraj in datum:</w:t>
            </w:r>
          </w:p>
        </w:tc>
        <w:tc>
          <w:tcPr>
            <w:tcW w:w="2639" w:type="dxa"/>
          </w:tcPr>
          <w:p w14:paraId="643A7563" w14:textId="77777777" w:rsidR="00200AEC" w:rsidRPr="001F5E10" w:rsidRDefault="00200AEC" w:rsidP="00D94AD0">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Žig:</w:t>
            </w:r>
          </w:p>
        </w:tc>
        <w:tc>
          <w:tcPr>
            <w:tcW w:w="2648" w:type="dxa"/>
          </w:tcPr>
          <w:p w14:paraId="31B63F6B" w14:textId="3147DF2A" w:rsidR="00200AEC" w:rsidRPr="001F5E10" w:rsidRDefault="00200AEC" w:rsidP="00F30C11">
            <w:pPr>
              <w:widowControl/>
              <w:jc w:val="left"/>
              <w:rPr>
                <w:rFonts w:ascii="Calibri" w:eastAsia="Calibri" w:hAnsi="Calibri" w:cs="Times New Roman"/>
                <w:b/>
                <w:sz w:val="22"/>
                <w:szCs w:val="22"/>
                <w:lang w:eastAsia="sl-SI"/>
              </w:rPr>
            </w:pPr>
            <w:r w:rsidRPr="001F5E10">
              <w:rPr>
                <w:rFonts w:ascii="Calibri" w:eastAsia="Calibri" w:hAnsi="Calibri" w:cs="Times New Roman"/>
                <w:b/>
                <w:sz w:val="22"/>
                <w:szCs w:val="22"/>
                <w:lang w:eastAsia="sl-SI"/>
              </w:rPr>
              <w:t>Podpis:</w:t>
            </w:r>
          </w:p>
        </w:tc>
      </w:tr>
    </w:tbl>
    <w:p w14:paraId="758254F6" w14:textId="77777777" w:rsidR="00E47614" w:rsidRDefault="00E47614">
      <w:pPr>
        <w:widowControl/>
        <w:spacing w:line="259" w:lineRule="auto"/>
        <w:jc w:val="left"/>
        <w:rPr>
          <w:sz w:val="22"/>
          <w:szCs w:val="22"/>
        </w:rPr>
      </w:pPr>
      <w:r>
        <w:rPr>
          <w:sz w:val="22"/>
          <w:szCs w:val="22"/>
        </w:rPr>
        <w:br w:type="page"/>
      </w:r>
    </w:p>
    <w:p w14:paraId="46EA5C10" w14:textId="5E2DEBF7" w:rsidR="00285B08" w:rsidRPr="007378D3" w:rsidRDefault="00236584" w:rsidP="00166CD6">
      <w:pPr>
        <w:pStyle w:val="Heading2"/>
        <w:numPr>
          <w:ilvl w:val="0"/>
          <w:numId w:val="12"/>
        </w:numPr>
        <w:rPr>
          <w:rFonts w:asciiTheme="minorHAnsi" w:hAnsiTheme="minorHAnsi"/>
          <w:sz w:val="22"/>
          <w:szCs w:val="22"/>
        </w:rPr>
      </w:pPr>
      <w:bookmarkStart w:id="138" w:name="_Toc8202235"/>
      <w:r>
        <w:rPr>
          <w:rFonts w:asciiTheme="minorHAnsi" w:hAnsiTheme="minorHAnsi"/>
          <w:sz w:val="22"/>
          <w:szCs w:val="22"/>
        </w:rPr>
        <w:lastRenderedPageBreak/>
        <w:t xml:space="preserve">Obrazec - </w:t>
      </w:r>
      <w:r w:rsidR="00285B08" w:rsidRPr="00FC46CF">
        <w:rPr>
          <w:rFonts w:asciiTheme="minorHAnsi" w:hAnsiTheme="minorHAnsi"/>
          <w:sz w:val="22"/>
          <w:szCs w:val="22"/>
        </w:rPr>
        <w:t>BANČNA GARANCIJA ZA DOBRO IZVEDBO POGODBENIH</w:t>
      </w:r>
      <w:r w:rsidR="00285B08">
        <w:rPr>
          <w:rFonts w:asciiTheme="minorHAnsi" w:hAnsiTheme="minorHAnsi"/>
          <w:sz w:val="22"/>
          <w:szCs w:val="22"/>
        </w:rPr>
        <w:t xml:space="preserve"> OBVEZNOSTI</w:t>
      </w:r>
      <w:bookmarkEnd w:id="138"/>
    </w:p>
    <w:bookmarkEnd w:id="136"/>
    <w:p w14:paraId="6F4E3CE2" w14:textId="77777777" w:rsidR="00D63708" w:rsidRPr="00D63708" w:rsidRDefault="00D63708" w:rsidP="00D63708">
      <w:pPr>
        <w:spacing w:after="0"/>
        <w:rPr>
          <w:sz w:val="22"/>
          <w:szCs w:val="22"/>
          <w:lang w:eastAsia="sl-SI"/>
        </w:rPr>
      </w:pP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61"/>
        <w:gridCol w:w="5466"/>
      </w:tblGrid>
      <w:tr w:rsidR="00332EBE" w:rsidRPr="00A24A70" w14:paraId="7D392BFA" w14:textId="77777777" w:rsidTr="00D63708">
        <w:trPr>
          <w:trHeight w:val="416"/>
        </w:trPr>
        <w:tc>
          <w:tcPr>
            <w:tcW w:w="2480" w:type="dxa"/>
          </w:tcPr>
          <w:p w14:paraId="0DB2BF40" w14:textId="77777777" w:rsidR="00332EBE" w:rsidRPr="00A24A70" w:rsidRDefault="00332EBE" w:rsidP="00112D80">
            <w:pPr>
              <w:spacing w:after="240"/>
              <w:rPr>
                <w:b/>
                <w:lang w:eastAsia="sl-SI"/>
              </w:rPr>
            </w:pPr>
            <w:r w:rsidRPr="00A24A70">
              <w:rPr>
                <w:b/>
                <w:lang w:eastAsia="sl-SI"/>
              </w:rPr>
              <w:t>BANKA</w:t>
            </w:r>
          </w:p>
        </w:tc>
        <w:tc>
          <w:tcPr>
            <w:tcW w:w="5530" w:type="dxa"/>
          </w:tcPr>
          <w:p w14:paraId="1D5FBF43" w14:textId="77777777" w:rsidR="00332EBE" w:rsidRPr="00A24A70" w:rsidRDefault="00332EBE" w:rsidP="00112D80">
            <w:pPr>
              <w:spacing w:after="240"/>
              <w:rPr>
                <w:lang w:eastAsia="sl-SI"/>
              </w:rPr>
            </w:pPr>
          </w:p>
        </w:tc>
      </w:tr>
      <w:tr w:rsidR="00332EBE" w:rsidRPr="00A24A70" w14:paraId="2D9EB5C4" w14:textId="77777777" w:rsidTr="00112D80">
        <w:trPr>
          <w:trHeight w:val="420"/>
        </w:trPr>
        <w:tc>
          <w:tcPr>
            <w:tcW w:w="2480" w:type="dxa"/>
          </w:tcPr>
          <w:p w14:paraId="15591055" w14:textId="77777777" w:rsidR="00332EBE" w:rsidRPr="00A24A70" w:rsidRDefault="00332EBE" w:rsidP="00112D80">
            <w:pPr>
              <w:spacing w:after="240"/>
              <w:rPr>
                <w:b/>
                <w:lang w:eastAsia="sl-SI"/>
              </w:rPr>
            </w:pPr>
            <w:r w:rsidRPr="00A24A70">
              <w:rPr>
                <w:b/>
                <w:lang w:eastAsia="sl-SI"/>
              </w:rPr>
              <w:t>KRAJ IN DATUM</w:t>
            </w:r>
          </w:p>
        </w:tc>
        <w:tc>
          <w:tcPr>
            <w:tcW w:w="5530" w:type="dxa"/>
          </w:tcPr>
          <w:p w14:paraId="14D43FC2" w14:textId="77777777" w:rsidR="00332EBE" w:rsidRPr="00A24A70" w:rsidRDefault="00332EBE" w:rsidP="00112D80">
            <w:pPr>
              <w:spacing w:after="240"/>
              <w:rPr>
                <w:lang w:eastAsia="sl-SI"/>
              </w:rPr>
            </w:pPr>
            <w:r w:rsidRPr="00A24A70">
              <w:rPr>
                <w:lang w:eastAsia="sl-SI"/>
              </w:rPr>
              <w:t>_____________, dne ______________</w:t>
            </w:r>
          </w:p>
        </w:tc>
      </w:tr>
      <w:tr w:rsidR="00332EBE" w:rsidRPr="00A24A70" w14:paraId="3F8FD746" w14:textId="77777777" w:rsidTr="00D63708">
        <w:trPr>
          <w:trHeight w:val="1271"/>
        </w:trPr>
        <w:tc>
          <w:tcPr>
            <w:tcW w:w="2480" w:type="dxa"/>
          </w:tcPr>
          <w:p w14:paraId="3CAFF433" w14:textId="77777777" w:rsidR="00332EBE" w:rsidRPr="00A24A70" w:rsidRDefault="00332EBE" w:rsidP="00112D80">
            <w:pPr>
              <w:spacing w:after="240"/>
              <w:rPr>
                <w:b/>
                <w:lang w:eastAsia="sl-SI"/>
              </w:rPr>
            </w:pPr>
            <w:r w:rsidRPr="00A24A70">
              <w:rPr>
                <w:b/>
                <w:lang w:eastAsia="sl-SI"/>
              </w:rPr>
              <w:t>UPRAVIČENEC (NAROČNIK JAVNEGA NAROČILA)</w:t>
            </w:r>
          </w:p>
        </w:tc>
        <w:tc>
          <w:tcPr>
            <w:tcW w:w="5530" w:type="dxa"/>
          </w:tcPr>
          <w:p w14:paraId="4899EA88" w14:textId="77777777" w:rsidR="00D63708" w:rsidRPr="00D63708" w:rsidRDefault="00D63708" w:rsidP="00D63708">
            <w:pPr>
              <w:widowControl/>
              <w:spacing w:after="0"/>
              <w:jc w:val="left"/>
            </w:pPr>
            <w:r w:rsidRPr="00D63708">
              <w:t xml:space="preserve">Družba za upravljanje terjatev bank, </w:t>
            </w:r>
            <w:proofErr w:type="spellStart"/>
            <w:r w:rsidRPr="00D63708">
              <w:t>d.d</w:t>
            </w:r>
            <w:proofErr w:type="spellEnd"/>
            <w:r w:rsidRPr="00D63708">
              <w:t>.</w:t>
            </w:r>
          </w:p>
          <w:p w14:paraId="53C72F3C" w14:textId="77777777" w:rsidR="00D63708" w:rsidRPr="00D63708" w:rsidRDefault="00D63708" w:rsidP="00D63708">
            <w:pPr>
              <w:widowControl/>
              <w:spacing w:after="0"/>
              <w:jc w:val="left"/>
            </w:pPr>
            <w:r w:rsidRPr="00D63708">
              <w:t>Davčna ulica 1</w:t>
            </w:r>
          </w:p>
          <w:p w14:paraId="1B6BE3BF" w14:textId="77777777" w:rsidR="00D63708" w:rsidRPr="00D63708" w:rsidRDefault="00D63708" w:rsidP="00D63708">
            <w:pPr>
              <w:widowControl/>
              <w:spacing w:after="0"/>
              <w:jc w:val="left"/>
            </w:pPr>
            <w:r w:rsidRPr="00D63708">
              <w:t>1000 Ljubljana</w:t>
            </w:r>
          </w:p>
          <w:p w14:paraId="150CCCCA" w14:textId="77777777" w:rsidR="00D63708" w:rsidRPr="00D63708" w:rsidRDefault="00D63708" w:rsidP="00D63708">
            <w:pPr>
              <w:widowControl/>
              <w:spacing w:after="0"/>
              <w:jc w:val="left"/>
            </w:pPr>
            <w:r w:rsidRPr="00D63708">
              <w:t>matična številka: 6339620000</w:t>
            </w:r>
          </w:p>
          <w:p w14:paraId="7738227C" w14:textId="07845622" w:rsidR="00332EBE" w:rsidRPr="00D63708" w:rsidRDefault="00D63708" w:rsidP="00D63708">
            <w:pPr>
              <w:widowControl/>
              <w:spacing w:after="0"/>
              <w:jc w:val="left"/>
              <w:rPr>
                <w:sz w:val="22"/>
                <w:szCs w:val="22"/>
              </w:rPr>
            </w:pPr>
            <w:r w:rsidRPr="00D63708">
              <w:t>davčna številka: 41251482</w:t>
            </w:r>
          </w:p>
        </w:tc>
      </w:tr>
      <w:tr w:rsidR="00332EBE" w:rsidRPr="00A24A70" w14:paraId="078910DC" w14:textId="77777777" w:rsidTr="00025411">
        <w:trPr>
          <w:trHeight w:val="443"/>
        </w:trPr>
        <w:tc>
          <w:tcPr>
            <w:tcW w:w="2480" w:type="dxa"/>
          </w:tcPr>
          <w:p w14:paraId="0C426562" w14:textId="77777777" w:rsidR="00332EBE" w:rsidRPr="00A24A70" w:rsidRDefault="00332EBE" w:rsidP="00112D80">
            <w:pPr>
              <w:spacing w:after="240"/>
              <w:rPr>
                <w:b/>
                <w:lang w:eastAsia="sl-SI"/>
              </w:rPr>
            </w:pPr>
            <w:r w:rsidRPr="00A24A70">
              <w:rPr>
                <w:b/>
                <w:lang w:eastAsia="sl-SI"/>
              </w:rPr>
              <w:t>JAVNO NAROČILO</w:t>
            </w:r>
          </w:p>
        </w:tc>
        <w:tc>
          <w:tcPr>
            <w:tcW w:w="5530" w:type="dxa"/>
          </w:tcPr>
          <w:p w14:paraId="6A3828FB" w14:textId="05568998" w:rsidR="00332EBE" w:rsidRPr="00A24A70" w:rsidRDefault="00A73EF4" w:rsidP="00730ED8">
            <w:pPr>
              <w:spacing w:after="240"/>
              <w:rPr>
                <w:lang w:eastAsia="sl-SI"/>
              </w:rPr>
            </w:pPr>
            <w:r w:rsidRPr="00025411">
              <w:t>JN</w:t>
            </w:r>
            <w:r w:rsidRPr="002C3B73">
              <w:t>/</w:t>
            </w:r>
            <w:r>
              <w:t>11</w:t>
            </w:r>
            <w:r w:rsidRPr="002C3B73">
              <w:t>-</w:t>
            </w:r>
            <w:r>
              <w:t>NEP/2020</w:t>
            </w:r>
          </w:p>
        </w:tc>
      </w:tr>
      <w:tr w:rsidR="00332EBE" w:rsidRPr="00A24A70" w14:paraId="0DFB76FB" w14:textId="77777777" w:rsidTr="00112D80">
        <w:trPr>
          <w:trHeight w:val="330"/>
        </w:trPr>
        <w:tc>
          <w:tcPr>
            <w:tcW w:w="2480" w:type="dxa"/>
          </w:tcPr>
          <w:p w14:paraId="30587C13" w14:textId="77777777" w:rsidR="00332EBE" w:rsidRPr="00A24A70" w:rsidRDefault="00332EBE" w:rsidP="00112D80">
            <w:pPr>
              <w:spacing w:after="240"/>
              <w:rPr>
                <w:b/>
                <w:lang w:eastAsia="sl-SI"/>
              </w:rPr>
            </w:pPr>
            <w:r>
              <w:rPr>
                <w:b/>
                <w:lang w:eastAsia="sl-SI"/>
              </w:rPr>
              <w:t>POGODBA</w:t>
            </w:r>
            <w:r w:rsidRPr="00A24A70">
              <w:rPr>
                <w:b/>
                <w:lang w:eastAsia="sl-SI"/>
              </w:rPr>
              <w:t xml:space="preserve"> ŠT.</w:t>
            </w:r>
          </w:p>
        </w:tc>
        <w:tc>
          <w:tcPr>
            <w:tcW w:w="5530" w:type="dxa"/>
          </w:tcPr>
          <w:p w14:paraId="4D9CA890" w14:textId="77777777" w:rsidR="00332EBE" w:rsidRPr="00A24A70" w:rsidRDefault="00332EBE" w:rsidP="00112D80">
            <w:pPr>
              <w:spacing w:after="240"/>
              <w:rPr>
                <w:lang w:eastAsia="sl-SI"/>
              </w:rPr>
            </w:pPr>
            <w:r w:rsidRPr="00A24A70">
              <w:rPr>
                <w:lang w:eastAsia="sl-SI"/>
              </w:rPr>
              <w:t>_________</w:t>
            </w:r>
          </w:p>
        </w:tc>
      </w:tr>
      <w:tr w:rsidR="00332EBE" w:rsidRPr="00A24A70" w14:paraId="6AD17498" w14:textId="77777777" w:rsidTr="00112D80">
        <w:trPr>
          <w:trHeight w:val="372"/>
        </w:trPr>
        <w:tc>
          <w:tcPr>
            <w:tcW w:w="2480" w:type="dxa"/>
          </w:tcPr>
          <w:p w14:paraId="0310266C" w14:textId="77777777" w:rsidR="00332EBE" w:rsidRPr="00A24A70" w:rsidRDefault="00332EBE" w:rsidP="00112D80">
            <w:pPr>
              <w:spacing w:after="240"/>
              <w:rPr>
                <w:b/>
                <w:lang w:eastAsia="sl-SI"/>
              </w:rPr>
            </w:pPr>
            <w:r w:rsidRPr="00A24A70">
              <w:rPr>
                <w:b/>
                <w:lang w:eastAsia="sl-SI"/>
              </w:rPr>
              <w:t>GARANCIJA ŠT.</w:t>
            </w:r>
          </w:p>
        </w:tc>
        <w:tc>
          <w:tcPr>
            <w:tcW w:w="5530" w:type="dxa"/>
          </w:tcPr>
          <w:p w14:paraId="1D9EA94B" w14:textId="77777777" w:rsidR="00332EBE" w:rsidRPr="00A24A70" w:rsidRDefault="00332EBE" w:rsidP="00112D80">
            <w:pPr>
              <w:spacing w:after="240"/>
              <w:rPr>
                <w:lang w:eastAsia="sl-SI"/>
              </w:rPr>
            </w:pPr>
            <w:r w:rsidRPr="00A24A70">
              <w:rPr>
                <w:lang w:eastAsia="sl-SI"/>
              </w:rPr>
              <w:t>_________</w:t>
            </w:r>
          </w:p>
        </w:tc>
      </w:tr>
    </w:tbl>
    <w:p w14:paraId="4F465374" w14:textId="77777777" w:rsidR="00332EBE" w:rsidRDefault="00332EBE" w:rsidP="00D63708">
      <w:pPr>
        <w:overflowPunct w:val="0"/>
        <w:autoSpaceDE w:val="0"/>
        <w:autoSpaceDN w:val="0"/>
        <w:adjustRightInd w:val="0"/>
        <w:spacing w:after="0"/>
        <w:textAlignment w:val="baseline"/>
        <w:rPr>
          <w:rFonts w:cs="Arial"/>
          <w:sz w:val="22"/>
          <w:szCs w:val="22"/>
          <w:lang w:eastAsia="sl-SI"/>
        </w:rPr>
      </w:pPr>
    </w:p>
    <w:p w14:paraId="07FDF95E" w14:textId="3FF3F33F"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V skladu s pogodbo št. _________, sklenjeno z dne __.__.</w:t>
      </w:r>
      <w:r w:rsidR="00A73EF4">
        <w:rPr>
          <w:sz w:val="22"/>
          <w:szCs w:val="22"/>
        </w:rPr>
        <w:t>_____</w:t>
      </w:r>
      <w:r w:rsidRPr="00D63708">
        <w:rPr>
          <w:sz w:val="22"/>
          <w:szCs w:val="22"/>
        </w:rPr>
        <w:t xml:space="preserve"> med upravičencem in izbranim </w:t>
      </w:r>
      <w:r w:rsidR="003D74AE">
        <w:rPr>
          <w:sz w:val="22"/>
          <w:szCs w:val="22"/>
        </w:rPr>
        <w:t>izvajalcem</w:t>
      </w:r>
      <w:r w:rsidRPr="00D63708">
        <w:rPr>
          <w:sz w:val="22"/>
          <w:szCs w:val="22"/>
        </w:rPr>
        <w:t>_______________________ za »</w:t>
      </w:r>
      <w:r w:rsidR="00B422F0" w:rsidRPr="00B422F0">
        <w:rPr>
          <w:sz w:val="22"/>
          <w:szCs w:val="22"/>
        </w:rPr>
        <w:t>Varovanje premoženja DUTB</w:t>
      </w:r>
      <w:r w:rsidRPr="00D63708">
        <w:rPr>
          <w:sz w:val="22"/>
          <w:szCs w:val="22"/>
        </w:rPr>
        <w:t xml:space="preserve">«, je </w:t>
      </w:r>
      <w:r w:rsidR="003D74AE">
        <w:rPr>
          <w:sz w:val="22"/>
          <w:szCs w:val="22"/>
        </w:rPr>
        <w:t>izvajalec</w:t>
      </w:r>
      <w:r w:rsidRPr="00D63708">
        <w:rPr>
          <w:sz w:val="22"/>
          <w:szCs w:val="22"/>
        </w:rPr>
        <w:t xml:space="preserve"> dolžan predložiti bančno garancijo na prvi poziv za dobro izvedbo pogodbenih obveznosti v vrednosti </w:t>
      </w:r>
      <w:r w:rsidR="008851E4" w:rsidRPr="00D63708">
        <w:rPr>
          <w:sz w:val="22"/>
          <w:szCs w:val="22"/>
        </w:rPr>
        <w:t>______________</w:t>
      </w:r>
      <w:r w:rsidRPr="00D63708">
        <w:rPr>
          <w:sz w:val="22"/>
          <w:szCs w:val="22"/>
        </w:rPr>
        <w:t>brez DDV.</w:t>
      </w:r>
    </w:p>
    <w:p w14:paraId="71A7D35F" w14:textId="77777777" w:rsidR="00D63708" w:rsidRDefault="00D63708" w:rsidP="00D63708">
      <w:pPr>
        <w:overflowPunct w:val="0"/>
        <w:autoSpaceDE w:val="0"/>
        <w:autoSpaceDN w:val="0"/>
        <w:adjustRightInd w:val="0"/>
        <w:spacing w:after="0"/>
        <w:textAlignment w:val="baseline"/>
        <w:rPr>
          <w:sz w:val="22"/>
          <w:szCs w:val="22"/>
        </w:rPr>
      </w:pPr>
    </w:p>
    <w:p w14:paraId="7BC553DD" w14:textId="2AAC292E"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 xml:space="preserve">Na zahtevo </w:t>
      </w:r>
      <w:r w:rsidR="003D74AE">
        <w:rPr>
          <w:sz w:val="22"/>
          <w:szCs w:val="22"/>
        </w:rPr>
        <w:t>upravičenca</w:t>
      </w:r>
      <w:r w:rsidRPr="00D63708">
        <w:rPr>
          <w:sz w:val="22"/>
          <w:szCs w:val="22"/>
        </w:rPr>
        <w:t xml:space="preserve"> ____________ se s to garancijo nepreklicno in brezpogojno obvezujemo, da bomo v 15 dneh po prejemu vašega prvega pisnega zahtevka ne glede na ugovor </w:t>
      </w:r>
      <w:r w:rsidR="003D74AE">
        <w:rPr>
          <w:sz w:val="22"/>
          <w:szCs w:val="22"/>
        </w:rPr>
        <w:t>izvajalca</w:t>
      </w:r>
      <w:r w:rsidRPr="00D63708">
        <w:rPr>
          <w:sz w:val="22"/>
          <w:szCs w:val="22"/>
        </w:rPr>
        <w:t xml:space="preserve"> plačali ___________EUR, če </w:t>
      </w:r>
      <w:r w:rsidR="003D74AE">
        <w:rPr>
          <w:sz w:val="22"/>
          <w:szCs w:val="22"/>
        </w:rPr>
        <w:t>izvajalec</w:t>
      </w:r>
      <w:r w:rsidRPr="00D63708">
        <w:rPr>
          <w:sz w:val="22"/>
          <w:szCs w:val="22"/>
        </w:rPr>
        <w:t xml:space="preserve"> svoje pogodbene obveznosti ne bo izpolnil v dogovorjeni kakovosti, količini in rokih in na način, opredeljen v zgoraj navedeni pogodbi. Naša obveza velja tudi v primeru delne izpolnitve pogodbene obveznosti, če </w:t>
      </w:r>
      <w:r w:rsidR="003D74AE">
        <w:rPr>
          <w:sz w:val="22"/>
          <w:szCs w:val="22"/>
        </w:rPr>
        <w:t>izvajalec</w:t>
      </w:r>
      <w:r w:rsidR="00E927FF" w:rsidRPr="00D63708">
        <w:rPr>
          <w:sz w:val="22"/>
          <w:szCs w:val="22"/>
        </w:rPr>
        <w:t xml:space="preserve"> </w:t>
      </w:r>
      <w:r w:rsidRPr="00D63708">
        <w:rPr>
          <w:sz w:val="22"/>
          <w:szCs w:val="22"/>
        </w:rPr>
        <w:t>delno ne izpolni svojih obvez, prevzetih na podlagi pogodbe.</w:t>
      </w:r>
    </w:p>
    <w:p w14:paraId="5C2F3A3F" w14:textId="77777777"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Zahtevek za unovčitev garancije mora biti predložen banki in mora vsebovati:</w:t>
      </w:r>
    </w:p>
    <w:p w14:paraId="1ADA718F" w14:textId="77777777" w:rsidR="00332EBE" w:rsidRPr="00D63708" w:rsidRDefault="00332EBE" w:rsidP="00166CD6">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originalno pismo naročnika za unovčenje garancije v skladu z zgornjim odstavkom in</w:t>
      </w:r>
    </w:p>
    <w:p w14:paraId="4943394A" w14:textId="77777777" w:rsidR="00332EBE" w:rsidRPr="00D63708" w:rsidRDefault="00332EBE" w:rsidP="00166CD6">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predloženo izjavo Uprave RS za javna plačila, da so zahtevek za unovčenje podpisale osebe, ki so pooblaščene za zastopanje in</w:t>
      </w:r>
    </w:p>
    <w:p w14:paraId="32F9AA85" w14:textId="77777777" w:rsidR="00332EBE" w:rsidRPr="00D63708" w:rsidRDefault="00332EBE" w:rsidP="00166CD6">
      <w:pPr>
        <w:numPr>
          <w:ilvl w:val="0"/>
          <w:numId w:val="20"/>
        </w:numPr>
        <w:tabs>
          <w:tab w:val="left" w:pos="720"/>
        </w:tabs>
        <w:overflowPunct w:val="0"/>
        <w:autoSpaceDE w:val="0"/>
        <w:autoSpaceDN w:val="0"/>
        <w:adjustRightInd w:val="0"/>
        <w:spacing w:after="0"/>
        <w:textAlignment w:val="baseline"/>
        <w:rPr>
          <w:sz w:val="22"/>
          <w:szCs w:val="22"/>
        </w:rPr>
      </w:pPr>
      <w:r w:rsidRPr="00D63708">
        <w:rPr>
          <w:sz w:val="22"/>
          <w:szCs w:val="22"/>
        </w:rPr>
        <w:t xml:space="preserve">original Garancije št. </w:t>
      </w:r>
      <w:r w:rsidRPr="00D63708">
        <w:rPr>
          <w:sz w:val="22"/>
          <w:szCs w:val="22"/>
        </w:rPr>
        <w:tab/>
      </w:r>
      <w:r w:rsidRPr="00D63708">
        <w:rPr>
          <w:sz w:val="22"/>
          <w:szCs w:val="22"/>
        </w:rPr>
        <w:tab/>
        <w:t xml:space="preserve"> / </w:t>
      </w:r>
      <w:r w:rsidRPr="00D63708">
        <w:rPr>
          <w:sz w:val="22"/>
          <w:szCs w:val="22"/>
        </w:rPr>
        <w:tab/>
      </w:r>
      <w:r w:rsidRPr="00D63708">
        <w:rPr>
          <w:sz w:val="22"/>
          <w:szCs w:val="22"/>
        </w:rPr>
        <w:tab/>
        <w:t>.</w:t>
      </w:r>
    </w:p>
    <w:p w14:paraId="2F0F739A" w14:textId="77777777" w:rsidR="00332EBE" w:rsidRPr="00D63708" w:rsidRDefault="00332EBE" w:rsidP="00D63708">
      <w:pPr>
        <w:overflowPunct w:val="0"/>
        <w:autoSpaceDE w:val="0"/>
        <w:autoSpaceDN w:val="0"/>
        <w:adjustRightInd w:val="0"/>
        <w:spacing w:after="0"/>
        <w:textAlignment w:val="baseline"/>
        <w:rPr>
          <w:rFonts w:cs="Arial"/>
          <w:sz w:val="22"/>
          <w:szCs w:val="22"/>
          <w:lang w:eastAsia="sl-SI"/>
        </w:rPr>
      </w:pPr>
    </w:p>
    <w:p w14:paraId="75150D30" w14:textId="4B1FD210" w:rsidR="00332EBE" w:rsidRPr="00D63708" w:rsidRDefault="00332EBE" w:rsidP="00D63708">
      <w:pPr>
        <w:overflowPunct w:val="0"/>
        <w:autoSpaceDE w:val="0"/>
        <w:autoSpaceDN w:val="0"/>
        <w:adjustRightInd w:val="0"/>
        <w:spacing w:after="0"/>
        <w:textAlignment w:val="baseline"/>
        <w:rPr>
          <w:sz w:val="22"/>
          <w:szCs w:val="22"/>
        </w:rPr>
      </w:pPr>
      <w:r w:rsidRPr="00D63708">
        <w:rPr>
          <w:sz w:val="22"/>
          <w:szCs w:val="22"/>
        </w:rPr>
        <w:t>Ta garancija se znižuje za vsak po tej garanciji unovčeni znesek.</w:t>
      </w:r>
    </w:p>
    <w:p w14:paraId="4E64E7FC" w14:textId="77777777" w:rsidR="00D63708" w:rsidRDefault="00D63708" w:rsidP="00D63708">
      <w:pPr>
        <w:overflowPunct w:val="0"/>
        <w:autoSpaceDE w:val="0"/>
        <w:autoSpaceDN w:val="0"/>
        <w:adjustRightInd w:val="0"/>
        <w:spacing w:after="0"/>
        <w:textAlignment w:val="baseline"/>
        <w:rPr>
          <w:sz w:val="22"/>
          <w:szCs w:val="22"/>
        </w:rPr>
      </w:pPr>
    </w:p>
    <w:p w14:paraId="1A7CF75D" w14:textId="55E84805" w:rsidR="00332EBE" w:rsidRPr="00E927FF" w:rsidRDefault="00332EBE" w:rsidP="00D63708">
      <w:pPr>
        <w:overflowPunct w:val="0"/>
        <w:autoSpaceDE w:val="0"/>
        <w:autoSpaceDN w:val="0"/>
        <w:adjustRightInd w:val="0"/>
        <w:spacing w:after="0"/>
        <w:textAlignment w:val="baseline"/>
        <w:rPr>
          <w:sz w:val="22"/>
          <w:szCs w:val="22"/>
        </w:rPr>
      </w:pPr>
      <w:r w:rsidRPr="00D63708">
        <w:rPr>
          <w:sz w:val="22"/>
          <w:szCs w:val="22"/>
        </w:rPr>
        <w:t>Ta garancija velja še 60 (šestdeset) dni po preteku roka za dokončanje obveznosti,</w:t>
      </w:r>
      <w:r w:rsidRPr="00E927FF">
        <w:rPr>
          <w:sz w:val="22"/>
          <w:szCs w:val="22"/>
        </w:rPr>
        <w:t xml:space="preserve"> prevzetih na podlagi pogodbe, tj. do ___________. Po preteku navedenega roka garancija ne velja več in naša obveznost avtomatično ugasne, ne glede na to, ali je garancija vrnjena.</w:t>
      </w:r>
    </w:p>
    <w:p w14:paraId="29A3B422" w14:textId="77777777" w:rsidR="00D63708" w:rsidRDefault="00D63708" w:rsidP="00D63708">
      <w:pPr>
        <w:overflowPunct w:val="0"/>
        <w:autoSpaceDE w:val="0"/>
        <w:autoSpaceDN w:val="0"/>
        <w:adjustRightInd w:val="0"/>
        <w:spacing w:after="0"/>
        <w:textAlignment w:val="baseline"/>
        <w:rPr>
          <w:sz w:val="22"/>
          <w:szCs w:val="22"/>
        </w:rPr>
      </w:pPr>
    </w:p>
    <w:p w14:paraId="4240818D" w14:textId="43C0BD20"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 xml:space="preserve">Če se bo upravičenec kadarkoli v času veljavnosti te garancije strinjal, da se </w:t>
      </w:r>
      <w:r w:rsidR="003D74AE">
        <w:rPr>
          <w:sz w:val="22"/>
          <w:szCs w:val="22"/>
        </w:rPr>
        <w:t>izvajalcu</w:t>
      </w:r>
      <w:r w:rsidR="003D74AE" w:rsidRPr="00E927FF">
        <w:rPr>
          <w:sz w:val="22"/>
          <w:szCs w:val="22"/>
        </w:rPr>
        <w:t xml:space="preserve"> </w:t>
      </w:r>
      <w:r w:rsidRPr="00E927FF">
        <w:rPr>
          <w:sz w:val="22"/>
          <w:szCs w:val="22"/>
        </w:rPr>
        <w:lastRenderedPageBreak/>
        <w:t xml:space="preserve">podaljša pogodbeni rok ali v primeru, da </w:t>
      </w:r>
      <w:r w:rsidR="003D74AE">
        <w:rPr>
          <w:sz w:val="22"/>
          <w:szCs w:val="22"/>
        </w:rPr>
        <w:t>izvajalec</w:t>
      </w:r>
      <w:r w:rsidRPr="00E927FF">
        <w:rPr>
          <w:sz w:val="22"/>
          <w:szCs w:val="22"/>
        </w:rPr>
        <w:t xml:space="preserve"> ni uspel izpolniti pogodbenih obveznosti, se lahko </w:t>
      </w:r>
      <w:r w:rsidR="003D74AE">
        <w:rPr>
          <w:sz w:val="22"/>
          <w:szCs w:val="22"/>
        </w:rPr>
        <w:t xml:space="preserve">izvajalec </w:t>
      </w:r>
      <w:r w:rsidRPr="00E927FF">
        <w:rPr>
          <w:sz w:val="22"/>
          <w:szCs w:val="22"/>
        </w:rPr>
        <w:t>in banka sporazumno dogovorita za podaljšanje garancije.</w:t>
      </w:r>
    </w:p>
    <w:p w14:paraId="64B10DCD" w14:textId="7CE24A49"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Ta garancija ni prenosljiva.</w:t>
      </w:r>
    </w:p>
    <w:p w14:paraId="4B79D509" w14:textId="77777777" w:rsidR="00D63708" w:rsidRDefault="00D63708" w:rsidP="00D63708">
      <w:pPr>
        <w:overflowPunct w:val="0"/>
        <w:autoSpaceDE w:val="0"/>
        <w:autoSpaceDN w:val="0"/>
        <w:adjustRightInd w:val="0"/>
        <w:spacing w:after="0"/>
        <w:textAlignment w:val="baseline"/>
        <w:rPr>
          <w:sz w:val="22"/>
          <w:szCs w:val="22"/>
        </w:rPr>
      </w:pPr>
    </w:p>
    <w:p w14:paraId="776B6203" w14:textId="77777777" w:rsidR="00332EBE" w:rsidRPr="00E927FF" w:rsidRDefault="00332EBE" w:rsidP="00D63708">
      <w:pPr>
        <w:overflowPunct w:val="0"/>
        <w:autoSpaceDE w:val="0"/>
        <w:autoSpaceDN w:val="0"/>
        <w:adjustRightInd w:val="0"/>
        <w:spacing w:after="0"/>
        <w:textAlignment w:val="baseline"/>
        <w:rPr>
          <w:sz w:val="22"/>
          <w:szCs w:val="22"/>
        </w:rPr>
      </w:pPr>
      <w:r w:rsidRPr="00E927FF">
        <w:rPr>
          <w:sz w:val="22"/>
          <w:szCs w:val="22"/>
        </w:rPr>
        <w:t>Morebitne spore med upravičencem in banko rešuje stvarno pristojno sodišče v Ljubljani po slovenskem pravu.</w:t>
      </w:r>
    </w:p>
    <w:p w14:paraId="6D9C068C" w14:textId="77777777" w:rsidR="00332EBE" w:rsidRPr="00E927FF" w:rsidRDefault="00332EBE" w:rsidP="00D63708">
      <w:pPr>
        <w:overflowPunct w:val="0"/>
        <w:autoSpaceDE w:val="0"/>
        <w:autoSpaceDN w:val="0"/>
        <w:adjustRightInd w:val="0"/>
        <w:spacing w:after="0"/>
        <w:textAlignment w:val="baseline"/>
        <w:rPr>
          <w:sz w:val="22"/>
          <w:szCs w:val="22"/>
        </w:rPr>
      </w:pPr>
    </w:p>
    <w:p w14:paraId="6007ACB2" w14:textId="77777777" w:rsidR="00332EBE" w:rsidRPr="00E927FF" w:rsidRDefault="00332EBE" w:rsidP="00D63708">
      <w:pPr>
        <w:overflowPunct w:val="0"/>
        <w:autoSpaceDE w:val="0"/>
        <w:autoSpaceDN w:val="0"/>
        <w:adjustRightInd w:val="0"/>
        <w:spacing w:after="0"/>
        <w:textAlignment w:val="baseline"/>
        <w:rPr>
          <w:sz w:val="22"/>
          <w:szCs w:val="22"/>
        </w:rPr>
      </w:pPr>
    </w:p>
    <w:p w14:paraId="7D6E778D" w14:textId="77777777" w:rsidR="00332EBE" w:rsidRDefault="00332EBE" w:rsidP="00D63708">
      <w:pPr>
        <w:spacing w:after="0"/>
        <w:rPr>
          <w:sz w:val="24"/>
        </w:rPr>
      </w:pPr>
    </w:p>
    <w:p w14:paraId="751CD245" w14:textId="77777777" w:rsidR="0052152F" w:rsidRDefault="0052152F" w:rsidP="00D63708">
      <w:pPr>
        <w:spacing w:after="0"/>
        <w:rPr>
          <w:sz w:val="24"/>
        </w:rPr>
      </w:pPr>
    </w:p>
    <w:p w14:paraId="6DBBA5B0" w14:textId="77777777" w:rsidR="0052152F" w:rsidRDefault="0052152F" w:rsidP="00D63708">
      <w:pPr>
        <w:spacing w:after="0"/>
        <w:rPr>
          <w:sz w:val="24"/>
        </w:rPr>
      </w:pPr>
    </w:p>
    <w:p w14:paraId="52D03E42" w14:textId="77777777" w:rsidR="0052152F" w:rsidRDefault="0052152F" w:rsidP="00D63708">
      <w:pPr>
        <w:spacing w:after="0"/>
        <w:rPr>
          <w:sz w:val="24"/>
        </w:rPr>
      </w:pPr>
    </w:p>
    <w:p w14:paraId="19F1446B" w14:textId="77777777" w:rsidR="0052152F" w:rsidRDefault="0052152F" w:rsidP="00D63708">
      <w:pPr>
        <w:spacing w:after="0"/>
        <w:rPr>
          <w:sz w:val="24"/>
        </w:rPr>
      </w:pPr>
    </w:p>
    <w:p w14:paraId="57DA7990" w14:textId="77777777" w:rsidR="0052152F" w:rsidRDefault="0052152F" w:rsidP="0052152F">
      <w:pPr>
        <w:spacing w:after="0"/>
        <w:rPr>
          <w:sz w:val="24"/>
        </w:rPr>
      </w:pPr>
    </w:p>
    <w:p w14:paraId="73766818" w14:textId="77777777" w:rsidR="0052152F" w:rsidRDefault="0052152F" w:rsidP="0052152F">
      <w:pPr>
        <w:spacing w:after="0"/>
        <w:rPr>
          <w:sz w:val="24"/>
        </w:rPr>
      </w:pPr>
    </w:p>
    <w:p w14:paraId="7610576B" w14:textId="77777777" w:rsidR="0052152F" w:rsidRDefault="0052152F" w:rsidP="0052152F">
      <w:pPr>
        <w:spacing w:after="0"/>
        <w:rPr>
          <w:sz w:val="24"/>
        </w:rPr>
      </w:pPr>
    </w:p>
    <w:p w14:paraId="6BF696E2" w14:textId="77777777" w:rsidR="0052152F" w:rsidRDefault="0052152F" w:rsidP="0052152F">
      <w:pPr>
        <w:spacing w:after="0"/>
        <w:rPr>
          <w:sz w:val="24"/>
        </w:rPr>
      </w:pPr>
    </w:p>
    <w:p w14:paraId="6E075568" w14:textId="77777777" w:rsidR="0052152F" w:rsidRDefault="0052152F" w:rsidP="0052152F">
      <w:pPr>
        <w:spacing w:after="0"/>
        <w:rPr>
          <w:sz w:val="24"/>
        </w:rPr>
      </w:pPr>
    </w:p>
    <w:p w14:paraId="26AD20DF" w14:textId="77777777" w:rsidR="00C3573A" w:rsidRPr="0058554C" w:rsidRDefault="00D20F1A" w:rsidP="0052152F">
      <w:pPr>
        <w:spacing w:after="0"/>
        <w:rPr>
          <w:rFonts w:eastAsia="Calibri" w:cs="Times New Roman"/>
          <w:i/>
        </w:rPr>
      </w:pPr>
      <w:r w:rsidRPr="0058554C">
        <w:rPr>
          <w:rFonts w:eastAsia="Calibri" w:cs="Times New Roman"/>
          <w:b/>
          <w:i/>
        </w:rPr>
        <w:t>Opomba:</w:t>
      </w:r>
      <w:r w:rsidRPr="0058554C">
        <w:rPr>
          <w:rFonts w:eastAsia="Calibri" w:cs="Times New Roman"/>
          <w:i/>
        </w:rPr>
        <w:t xml:space="preserve"> </w:t>
      </w:r>
    </w:p>
    <w:p w14:paraId="016B5989" w14:textId="77777777" w:rsidR="0058554C" w:rsidRPr="0058554C" w:rsidRDefault="0058554C" w:rsidP="0058554C">
      <w:pPr>
        <w:rPr>
          <w:rFonts w:eastAsia="Calibri" w:cs="Times New Roman"/>
          <w:i/>
        </w:rPr>
      </w:pPr>
      <w:r w:rsidRPr="0058554C">
        <w:rPr>
          <w:rFonts w:eastAsia="Calibri" w:cs="Times New Roman"/>
          <w:i/>
        </w:rPr>
        <w:t xml:space="preserve">ponudnik mora dopisati komentar v primeru, da izbere drugo finančno zavarovanje (npr. kavcijsko zavarovanje) </w:t>
      </w:r>
    </w:p>
    <w:p w14:paraId="1BE57E54" w14:textId="6FD6FD29" w:rsidR="00DB5DB9" w:rsidRPr="00EA2A7B" w:rsidRDefault="00DB5DB9" w:rsidP="00DB5DB9">
      <w:pPr>
        <w:spacing w:after="0" w:line="312" w:lineRule="auto"/>
        <w:rPr>
          <w:rFonts w:cs="Arial"/>
          <w:b/>
          <w:sz w:val="22"/>
          <w:szCs w:val="22"/>
        </w:rPr>
      </w:pPr>
      <w:r w:rsidRPr="00EA2A7B">
        <w:rPr>
          <w:sz w:val="22"/>
          <w:szCs w:val="22"/>
        </w:rPr>
        <w:br w:type="page"/>
      </w:r>
    </w:p>
    <w:p w14:paraId="74894B26" w14:textId="33D61626" w:rsidR="00042210" w:rsidRPr="00730ED8" w:rsidRDefault="00236584" w:rsidP="00166CD6">
      <w:pPr>
        <w:pStyle w:val="Heading2"/>
        <w:numPr>
          <w:ilvl w:val="0"/>
          <w:numId w:val="12"/>
        </w:numPr>
        <w:spacing w:line="240" w:lineRule="auto"/>
        <w:ind w:left="357" w:hanging="357"/>
        <w:rPr>
          <w:rFonts w:asciiTheme="minorHAnsi" w:hAnsiTheme="minorHAnsi"/>
          <w:sz w:val="22"/>
          <w:szCs w:val="22"/>
        </w:rPr>
      </w:pPr>
      <w:bookmarkStart w:id="139" w:name="_Toc8202236"/>
      <w:r w:rsidRPr="00730ED8">
        <w:rPr>
          <w:rFonts w:asciiTheme="minorHAnsi" w:hAnsiTheme="minorHAnsi"/>
          <w:sz w:val="22"/>
          <w:szCs w:val="22"/>
        </w:rPr>
        <w:lastRenderedPageBreak/>
        <w:t xml:space="preserve">Obrazec - </w:t>
      </w:r>
      <w:r w:rsidR="00042210" w:rsidRPr="00730ED8">
        <w:rPr>
          <w:rFonts w:asciiTheme="minorHAnsi" w:hAnsiTheme="minorHAnsi"/>
          <w:sz w:val="22"/>
          <w:szCs w:val="22"/>
        </w:rPr>
        <w:t>VZOREC POGODBE</w:t>
      </w:r>
      <w:bookmarkEnd w:id="139"/>
    </w:p>
    <w:p w14:paraId="14976D14" w14:textId="69C38DD4" w:rsidR="00245AB8" w:rsidRDefault="00245AB8" w:rsidP="00746FE5">
      <w:pPr>
        <w:spacing w:after="0"/>
        <w:rPr>
          <w:sz w:val="22"/>
          <w:szCs w:val="22"/>
        </w:rPr>
      </w:pPr>
    </w:p>
    <w:p w14:paraId="4A47F418" w14:textId="77777777" w:rsidR="001D7463" w:rsidRDefault="001D7463" w:rsidP="00746FE5">
      <w:pPr>
        <w:spacing w:after="0"/>
        <w:rPr>
          <w:sz w:val="22"/>
          <w:szCs w:val="22"/>
        </w:rPr>
      </w:pPr>
    </w:p>
    <w:p w14:paraId="3722701A" w14:textId="1E27E43D" w:rsidR="00DF0959" w:rsidRPr="007436C2" w:rsidRDefault="00DF0959" w:rsidP="00DF0959">
      <w:pPr>
        <w:jc w:val="center"/>
        <w:rPr>
          <w:rFonts w:eastAsia="Calibri"/>
          <w:b/>
          <w:spacing w:val="70"/>
        </w:rPr>
      </w:pPr>
      <w:r w:rsidRPr="00EC0187">
        <w:rPr>
          <w:rFonts w:eastAsia="Calibri"/>
          <w:b/>
          <w:spacing w:val="70"/>
        </w:rPr>
        <w:t>P</w:t>
      </w:r>
      <w:r w:rsidR="00D140C3">
        <w:rPr>
          <w:rFonts w:eastAsia="Calibri"/>
          <w:b/>
          <w:spacing w:val="70"/>
        </w:rPr>
        <w:t>ogodba o</w:t>
      </w:r>
      <w:r w:rsidRPr="00EC0187">
        <w:rPr>
          <w:rFonts w:eastAsia="Calibri"/>
          <w:b/>
          <w:spacing w:val="70"/>
        </w:rPr>
        <w:t xml:space="preserve"> </w:t>
      </w:r>
      <w:r w:rsidR="00D140C3">
        <w:rPr>
          <w:rFonts w:eastAsia="Calibri"/>
          <w:b/>
          <w:spacing w:val="70"/>
        </w:rPr>
        <w:t>v</w:t>
      </w:r>
      <w:r w:rsidR="00B422F0" w:rsidRPr="00B422F0">
        <w:rPr>
          <w:rFonts w:eastAsia="Calibri"/>
          <w:b/>
          <w:spacing w:val="70"/>
        </w:rPr>
        <w:t>arovanj</w:t>
      </w:r>
      <w:r w:rsidR="00B422F0">
        <w:rPr>
          <w:rFonts w:eastAsia="Calibri"/>
          <w:b/>
          <w:spacing w:val="70"/>
        </w:rPr>
        <w:t>u</w:t>
      </w:r>
      <w:r w:rsidR="00B422F0" w:rsidRPr="00B422F0">
        <w:rPr>
          <w:rFonts w:eastAsia="Calibri"/>
          <w:b/>
          <w:spacing w:val="70"/>
        </w:rPr>
        <w:t xml:space="preserve"> premoženja DUTB</w:t>
      </w:r>
    </w:p>
    <w:p w14:paraId="3F336B17" w14:textId="003FA72A" w:rsidR="00DF0959" w:rsidRPr="007436C2" w:rsidRDefault="00DF0959" w:rsidP="00DF0959">
      <w:pPr>
        <w:jc w:val="center"/>
        <w:rPr>
          <w:rFonts w:eastAsia="Calibri"/>
          <w:b/>
          <w:spacing w:val="70"/>
        </w:rPr>
      </w:pPr>
      <w:r w:rsidRPr="007436C2">
        <w:rPr>
          <w:rFonts w:eastAsia="Calibri"/>
          <w:b/>
          <w:spacing w:val="70"/>
        </w:rPr>
        <w:t xml:space="preserve">št. </w:t>
      </w:r>
      <w:r w:rsidR="00266E46">
        <w:rPr>
          <w:rFonts w:eastAsia="Calibri"/>
          <w:b/>
          <w:spacing w:val="70"/>
        </w:rPr>
        <w:t>JN/</w:t>
      </w:r>
      <w:r w:rsidR="00266E46" w:rsidRPr="00521459">
        <w:rPr>
          <w:rFonts w:eastAsia="Calibri"/>
          <w:b/>
          <w:spacing w:val="70"/>
        </w:rPr>
        <w:t>1</w:t>
      </w:r>
      <w:r w:rsidR="00A73EF4">
        <w:rPr>
          <w:rFonts w:eastAsia="Calibri"/>
          <w:b/>
          <w:spacing w:val="70"/>
        </w:rPr>
        <w:t>1</w:t>
      </w:r>
      <w:r w:rsidR="00266E46" w:rsidRPr="00521459">
        <w:rPr>
          <w:rFonts w:eastAsia="Calibri"/>
          <w:b/>
          <w:spacing w:val="70"/>
        </w:rPr>
        <w:t>-NEP</w:t>
      </w:r>
      <w:r w:rsidR="00266E46">
        <w:rPr>
          <w:rFonts w:eastAsia="Calibri"/>
          <w:b/>
          <w:spacing w:val="70"/>
        </w:rPr>
        <w:t>/20</w:t>
      </w:r>
      <w:r w:rsidR="00A73EF4">
        <w:rPr>
          <w:rFonts w:eastAsia="Calibri"/>
          <w:b/>
          <w:spacing w:val="70"/>
        </w:rPr>
        <w:t>20</w:t>
      </w:r>
    </w:p>
    <w:p w14:paraId="32A01C6F" w14:textId="77777777" w:rsidR="00DF0959" w:rsidRPr="007436C2" w:rsidRDefault="00DF0959" w:rsidP="00DF0959"/>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3709"/>
      </w:tblGrid>
      <w:tr w:rsidR="00DF0959" w:rsidRPr="00775DA8" w14:paraId="7BF2F4D3" w14:textId="77777777" w:rsidTr="00AC7699">
        <w:trPr>
          <w:trHeight w:val="285"/>
        </w:trPr>
        <w:tc>
          <w:tcPr>
            <w:tcW w:w="4539" w:type="dxa"/>
          </w:tcPr>
          <w:p w14:paraId="436FA850" w14:textId="77777777" w:rsidR="00DF0959" w:rsidRPr="00775DA8" w:rsidRDefault="00DF0959" w:rsidP="00AC7699">
            <w:pPr>
              <w:rPr>
                <w:b/>
                <w:sz w:val="22"/>
                <w:szCs w:val="22"/>
              </w:rPr>
            </w:pPr>
            <w:r w:rsidRPr="00775DA8">
              <w:rPr>
                <w:b/>
                <w:sz w:val="22"/>
                <w:szCs w:val="22"/>
              </w:rPr>
              <w:t>NAROČNIK:</w:t>
            </w:r>
          </w:p>
          <w:p w14:paraId="2D98E4AC" w14:textId="77777777" w:rsidR="00DF0959" w:rsidRPr="00775DA8" w:rsidRDefault="00DF0959" w:rsidP="00AC7699">
            <w:pPr>
              <w:rPr>
                <w:b/>
                <w:sz w:val="22"/>
                <w:szCs w:val="22"/>
              </w:rPr>
            </w:pPr>
          </w:p>
        </w:tc>
        <w:tc>
          <w:tcPr>
            <w:tcW w:w="4448" w:type="dxa"/>
            <w:hideMark/>
          </w:tcPr>
          <w:p w14:paraId="5D896BA1" w14:textId="77777777" w:rsidR="00DF0959" w:rsidRPr="00775DA8" w:rsidRDefault="00DF0959" w:rsidP="00AC7699">
            <w:pPr>
              <w:rPr>
                <w:b/>
                <w:sz w:val="22"/>
                <w:szCs w:val="22"/>
              </w:rPr>
            </w:pPr>
          </w:p>
        </w:tc>
      </w:tr>
      <w:tr w:rsidR="00DF0959" w:rsidRPr="00775DA8" w14:paraId="5C03D6B1" w14:textId="77777777" w:rsidTr="00AC7699">
        <w:trPr>
          <w:trHeight w:val="3073"/>
        </w:trPr>
        <w:tc>
          <w:tcPr>
            <w:tcW w:w="4539" w:type="dxa"/>
          </w:tcPr>
          <w:p w14:paraId="32A72DBA" w14:textId="77777777" w:rsidR="00DF0959" w:rsidRPr="00775DA8" w:rsidRDefault="00DF0959" w:rsidP="00AC7699">
            <w:pPr>
              <w:rPr>
                <w:sz w:val="22"/>
                <w:szCs w:val="22"/>
              </w:rPr>
            </w:pPr>
            <w:r w:rsidRPr="00775DA8">
              <w:rPr>
                <w:sz w:val="22"/>
                <w:szCs w:val="22"/>
              </w:rPr>
              <w:t xml:space="preserve">Družba za upravljanje terjatev bank, </w:t>
            </w:r>
            <w:proofErr w:type="spellStart"/>
            <w:r w:rsidRPr="00775DA8">
              <w:rPr>
                <w:sz w:val="22"/>
                <w:szCs w:val="22"/>
              </w:rPr>
              <w:t>d.d</w:t>
            </w:r>
            <w:proofErr w:type="spellEnd"/>
            <w:r w:rsidRPr="00775DA8">
              <w:rPr>
                <w:sz w:val="22"/>
                <w:szCs w:val="22"/>
              </w:rPr>
              <w:t>.</w:t>
            </w:r>
          </w:p>
          <w:p w14:paraId="529201C6" w14:textId="77777777" w:rsidR="00DF0959" w:rsidRPr="00775DA8" w:rsidRDefault="00DF0959" w:rsidP="00AC7699">
            <w:pPr>
              <w:rPr>
                <w:sz w:val="22"/>
                <w:szCs w:val="22"/>
              </w:rPr>
            </w:pPr>
            <w:r w:rsidRPr="00775DA8">
              <w:rPr>
                <w:sz w:val="22"/>
                <w:szCs w:val="22"/>
              </w:rPr>
              <w:t>Davčna ulica 1</w:t>
            </w:r>
          </w:p>
          <w:p w14:paraId="465AF487" w14:textId="1A2C6966" w:rsidR="00DF0959" w:rsidRPr="00775DA8" w:rsidRDefault="00C21C0B" w:rsidP="00AC7699">
            <w:pPr>
              <w:rPr>
                <w:sz w:val="22"/>
                <w:szCs w:val="22"/>
              </w:rPr>
            </w:pPr>
            <w:r>
              <w:rPr>
                <w:sz w:val="22"/>
                <w:szCs w:val="22"/>
              </w:rPr>
              <w:t>1000 Ljubljana</w:t>
            </w:r>
          </w:p>
          <w:p w14:paraId="2A63B297" w14:textId="77777777" w:rsidR="00DF0959" w:rsidRPr="00775DA8" w:rsidRDefault="00DF0959" w:rsidP="00AC7699">
            <w:pPr>
              <w:rPr>
                <w:sz w:val="22"/>
                <w:szCs w:val="22"/>
              </w:rPr>
            </w:pPr>
            <w:r w:rsidRPr="00775DA8">
              <w:rPr>
                <w:sz w:val="22"/>
                <w:szCs w:val="22"/>
              </w:rPr>
              <w:t>matična številka: 6339620000</w:t>
            </w:r>
          </w:p>
          <w:p w14:paraId="4DC712A3" w14:textId="77777777" w:rsidR="00DF0959" w:rsidRPr="00775DA8" w:rsidRDefault="00DF0959" w:rsidP="00AC7699">
            <w:pPr>
              <w:rPr>
                <w:sz w:val="22"/>
                <w:szCs w:val="22"/>
              </w:rPr>
            </w:pPr>
            <w:r w:rsidRPr="00775DA8">
              <w:rPr>
                <w:sz w:val="22"/>
                <w:szCs w:val="22"/>
              </w:rPr>
              <w:t>davčna številka: 41251482</w:t>
            </w:r>
          </w:p>
          <w:p w14:paraId="6922D180" w14:textId="77777777" w:rsidR="00DF0959" w:rsidRPr="00775DA8" w:rsidRDefault="00DF0959" w:rsidP="00AC7699">
            <w:pPr>
              <w:rPr>
                <w:sz w:val="22"/>
                <w:szCs w:val="22"/>
              </w:rPr>
            </w:pPr>
          </w:p>
          <w:p w14:paraId="77CC16FB" w14:textId="77777777" w:rsidR="00DF0959" w:rsidRPr="00775DA8" w:rsidRDefault="00DF0959" w:rsidP="00AC7699">
            <w:pPr>
              <w:rPr>
                <w:sz w:val="22"/>
                <w:szCs w:val="22"/>
              </w:rPr>
            </w:pPr>
            <w:r w:rsidRPr="00775DA8">
              <w:rPr>
                <w:sz w:val="22"/>
                <w:szCs w:val="22"/>
              </w:rPr>
              <w:t>ki jo zastopa</w:t>
            </w:r>
          </w:p>
          <w:p w14:paraId="6B9A8235" w14:textId="77777777" w:rsidR="00DF0959" w:rsidRPr="00775DA8" w:rsidRDefault="00DF0959" w:rsidP="00AC7699">
            <w:pPr>
              <w:rPr>
                <w:sz w:val="22"/>
                <w:szCs w:val="22"/>
              </w:rPr>
            </w:pPr>
          </w:p>
          <w:p w14:paraId="2182222B" w14:textId="77777777" w:rsidR="00DF0959" w:rsidRPr="00775DA8" w:rsidRDefault="00DF0959" w:rsidP="00AC7699">
            <w:pPr>
              <w:rPr>
                <w:sz w:val="22"/>
                <w:szCs w:val="22"/>
              </w:rPr>
            </w:pPr>
            <w:r w:rsidRPr="00775DA8">
              <w:rPr>
                <w:rFonts w:cs="Arial"/>
                <w:sz w:val="22"/>
                <w:szCs w:val="22"/>
              </w:rPr>
              <w:t>______________, izvršni direktor</w:t>
            </w:r>
          </w:p>
          <w:p w14:paraId="1865894A" w14:textId="77777777" w:rsidR="00DF0959" w:rsidRPr="00775DA8" w:rsidRDefault="00DF0959" w:rsidP="00AC7699">
            <w:pPr>
              <w:rPr>
                <w:b/>
                <w:sz w:val="22"/>
                <w:szCs w:val="22"/>
              </w:rPr>
            </w:pPr>
            <w:r w:rsidRPr="00775DA8">
              <w:rPr>
                <w:sz w:val="22"/>
                <w:szCs w:val="22"/>
              </w:rPr>
              <w:t>v nadaljevanju: »</w:t>
            </w:r>
            <w:r w:rsidRPr="00775DA8">
              <w:rPr>
                <w:b/>
                <w:sz w:val="22"/>
                <w:szCs w:val="22"/>
              </w:rPr>
              <w:t xml:space="preserve">DUTB, </w:t>
            </w:r>
            <w:proofErr w:type="spellStart"/>
            <w:r w:rsidRPr="00775DA8">
              <w:rPr>
                <w:b/>
                <w:sz w:val="22"/>
                <w:szCs w:val="22"/>
              </w:rPr>
              <w:t>d.d</w:t>
            </w:r>
            <w:proofErr w:type="spellEnd"/>
            <w:r w:rsidRPr="00775DA8">
              <w:rPr>
                <w:sz w:val="22"/>
                <w:szCs w:val="22"/>
              </w:rPr>
              <w:t>.« ali</w:t>
            </w:r>
            <w:r w:rsidRPr="00775DA8">
              <w:rPr>
                <w:b/>
                <w:sz w:val="22"/>
                <w:szCs w:val="22"/>
              </w:rPr>
              <w:t xml:space="preserve"> »naročnik</w:t>
            </w:r>
            <w:r w:rsidRPr="00775DA8">
              <w:rPr>
                <w:sz w:val="22"/>
                <w:szCs w:val="22"/>
              </w:rPr>
              <w:t>«</w:t>
            </w:r>
          </w:p>
        </w:tc>
        <w:tc>
          <w:tcPr>
            <w:tcW w:w="4448" w:type="dxa"/>
          </w:tcPr>
          <w:p w14:paraId="0A50A22B" w14:textId="7543365C" w:rsidR="00DF0959" w:rsidRPr="00775DA8" w:rsidRDefault="00DF0959" w:rsidP="00AC7699">
            <w:pPr>
              <w:rPr>
                <w:sz w:val="22"/>
                <w:szCs w:val="22"/>
              </w:rPr>
            </w:pPr>
            <w:r w:rsidRPr="00775DA8">
              <w:rPr>
                <w:sz w:val="22"/>
                <w:szCs w:val="22"/>
              </w:rPr>
              <w:t xml:space="preserve">e-pošta: </w:t>
            </w:r>
            <w:hyperlink r:id="rId8" w:history="1">
              <w:r w:rsidR="00B87CA4" w:rsidRPr="00174416">
                <w:rPr>
                  <w:rStyle w:val="Hyperlink"/>
                  <w:sz w:val="22"/>
                  <w:szCs w:val="22"/>
                </w:rPr>
                <w:t>info@dutb.eu</w:t>
              </w:r>
            </w:hyperlink>
          </w:p>
          <w:p w14:paraId="526A0DA2" w14:textId="77777777" w:rsidR="00DF0959" w:rsidRPr="00775DA8" w:rsidRDefault="00DF0959" w:rsidP="00AC7699">
            <w:pPr>
              <w:rPr>
                <w:sz w:val="22"/>
                <w:szCs w:val="22"/>
              </w:rPr>
            </w:pPr>
            <w:r w:rsidRPr="00775DA8">
              <w:rPr>
                <w:sz w:val="22"/>
                <w:szCs w:val="22"/>
              </w:rPr>
              <w:t>telefon: +386 820 542 35</w:t>
            </w:r>
          </w:p>
          <w:p w14:paraId="4999DAAA" w14:textId="77777777" w:rsidR="00DF0959" w:rsidRPr="00775DA8" w:rsidRDefault="00DF0959" w:rsidP="00AC7699">
            <w:pPr>
              <w:rPr>
                <w:sz w:val="22"/>
                <w:szCs w:val="22"/>
              </w:rPr>
            </w:pPr>
            <w:r w:rsidRPr="00775DA8">
              <w:rPr>
                <w:sz w:val="22"/>
                <w:szCs w:val="22"/>
              </w:rPr>
              <w:t xml:space="preserve">  </w:t>
            </w:r>
            <w:r w:rsidRPr="00775DA8">
              <w:rPr>
                <w:sz w:val="22"/>
                <w:szCs w:val="22"/>
              </w:rPr>
              <w:tab/>
              <w:t xml:space="preserve"> +386 1 429 38 70</w:t>
            </w:r>
          </w:p>
          <w:p w14:paraId="2E668B4B" w14:textId="77777777" w:rsidR="00DF0959" w:rsidRPr="00775DA8" w:rsidRDefault="00DF0959" w:rsidP="00AC7699">
            <w:pPr>
              <w:rPr>
                <w:sz w:val="22"/>
                <w:szCs w:val="22"/>
              </w:rPr>
            </w:pPr>
            <w:r w:rsidRPr="00775DA8">
              <w:rPr>
                <w:sz w:val="22"/>
                <w:szCs w:val="22"/>
              </w:rPr>
              <w:t xml:space="preserve">faks: </w:t>
            </w:r>
            <w:r w:rsidRPr="00775DA8">
              <w:rPr>
                <w:sz w:val="22"/>
                <w:szCs w:val="22"/>
              </w:rPr>
              <w:tab/>
              <w:t xml:space="preserve"> +386 1 429 38 59</w:t>
            </w:r>
          </w:p>
          <w:p w14:paraId="2EFA866D" w14:textId="77777777" w:rsidR="00DF0959" w:rsidRPr="00775DA8" w:rsidRDefault="00DF0959" w:rsidP="00AC7699">
            <w:pPr>
              <w:rPr>
                <w:sz w:val="22"/>
                <w:szCs w:val="22"/>
              </w:rPr>
            </w:pPr>
          </w:p>
        </w:tc>
      </w:tr>
      <w:tr w:rsidR="00DF0959" w:rsidRPr="00775DA8" w14:paraId="61BAB01C" w14:textId="77777777" w:rsidTr="00AC7699">
        <w:trPr>
          <w:trHeight w:val="330"/>
        </w:trPr>
        <w:tc>
          <w:tcPr>
            <w:tcW w:w="4539" w:type="dxa"/>
          </w:tcPr>
          <w:p w14:paraId="1A502F00" w14:textId="77777777" w:rsidR="00DF0959" w:rsidRPr="00775DA8" w:rsidRDefault="00DF0959" w:rsidP="00AC7699">
            <w:pPr>
              <w:rPr>
                <w:b/>
                <w:sz w:val="22"/>
                <w:szCs w:val="22"/>
              </w:rPr>
            </w:pPr>
            <w:r w:rsidRPr="00775DA8">
              <w:rPr>
                <w:b/>
                <w:sz w:val="22"/>
                <w:szCs w:val="22"/>
              </w:rPr>
              <w:t>in</w:t>
            </w:r>
          </w:p>
          <w:p w14:paraId="1127DFA8" w14:textId="77777777" w:rsidR="00DF0959" w:rsidRPr="00775DA8" w:rsidRDefault="00DF0959" w:rsidP="00AC7699">
            <w:pPr>
              <w:rPr>
                <w:b/>
                <w:sz w:val="22"/>
                <w:szCs w:val="22"/>
              </w:rPr>
            </w:pPr>
          </w:p>
          <w:p w14:paraId="41BBDC8A" w14:textId="77777777" w:rsidR="00DF0959" w:rsidRPr="00775DA8" w:rsidRDefault="00DF0959" w:rsidP="00AC7699">
            <w:pPr>
              <w:rPr>
                <w:b/>
                <w:sz w:val="22"/>
                <w:szCs w:val="22"/>
              </w:rPr>
            </w:pPr>
          </w:p>
        </w:tc>
        <w:tc>
          <w:tcPr>
            <w:tcW w:w="4448" w:type="dxa"/>
          </w:tcPr>
          <w:p w14:paraId="5F086FED" w14:textId="77777777" w:rsidR="00DF0959" w:rsidRPr="00775DA8" w:rsidRDefault="00DF0959" w:rsidP="00AC7699">
            <w:pPr>
              <w:rPr>
                <w:b/>
                <w:sz w:val="22"/>
                <w:szCs w:val="22"/>
              </w:rPr>
            </w:pPr>
          </w:p>
        </w:tc>
      </w:tr>
      <w:tr w:rsidR="00DF0959" w:rsidRPr="00775DA8" w14:paraId="0A96BE10" w14:textId="77777777" w:rsidTr="00AC7699">
        <w:trPr>
          <w:trHeight w:val="315"/>
        </w:trPr>
        <w:tc>
          <w:tcPr>
            <w:tcW w:w="4539" w:type="dxa"/>
            <w:hideMark/>
          </w:tcPr>
          <w:p w14:paraId="52031A48" w14:textId="4926A50D" w:rsidR="00DF0959" w:rsidRPr="00775DA8" w:rsidRDefault="002B2833" w:rsidP="002B2833">
            <w:pPr>
              <w:rPr>
                <w:b/>
                <w:sz w:val="22"/>
                <w:szCs w:val="22"/>
              </w:rPr>
            </w:pPr>
            <w:r>
              <w:rPr>
                <w:b/>
                <w:sz w:val="22"/>
                <w:szCs w:val="22"/>
              </w:rPr>
              <w:t>IZVAJALEC</w:t>
            </w:r>
          </w:p>
        </w:tc>
        <w:tc>
          <w:tcPr>
            <w:tcW w:w="4448" w:type="dxa"/>
          </w:tcPr>
          <w:p w14:paraId="5C141C83" w14:textId="77777777" w:rsidR="00DF0959" w:rsidRPr="00775DA8" w:rsidRDefault="00DF0959" w:rsidP="00AC7699">
            <w:pPr>
              <w:rPr>
                <w:b/>
                <w:sz w:val="22"/>
                <w:szCs w:val="22"/>
              </w:rPr>
            </w:pPr>
          </w:p>
        </w:tc>
      </w:tr>
      <w:tr w:rsidR="00DF0959" w:rsidRPr="00775DA8" w14:paraId="4C081501" w14:textId="77777777" w:rsidTr="00AC7699">
        <w:trPr>
          <w:trHeight w:val="2167"/>
        </w:trPr>
        <w:tc>
          <w:tcPr>
            <w:tcW w:w="4539" w:type="dxa"/>
          </w:tcPr>
          <w:p w14:paraId="54061193" w14:textId="77777777" w:rsidR="00DF0959" w:rsidRPr="00775DA8" w:rsidRDefault="00DF0959" w:rsidP="00AC7699">
            <w:pPr>
              <w:rPr>
                <w:sz w:val="22"/>
                <w:szCs w:val="22"/>
              </w:rPr>
            </w:pPr>
            <w:r w:rsidRPr="00775DA8">
              <w:rPr>
                <w:sz w:val="22"/>
                <w:szCs w:val="22"/>
              </w:rPr>
              <w:t>____________________________</w:t>
            </w:r>
          </w:p>
          <w:p w14:paraId="07DD233A" w14:textId="77777777" w:rsidR="00DF0959" w:rsidRPr="00775DA8" w:rsidRDefault="00DF0959" w:rsidP="00AC7699">
            <w:pPr>
              <w:rPr>
                <w:sz w:val="22"/>
                <w:szCs w:val="22"/>
              </w:rPr>
            </w:pPr>
          </w:p>
          <w:p w14:paraId="499D0DFC" w14:textId="77777777" w:rsidR="00DF0959" w:rsidRPr="00775DA8" w:rsidRDefault="00DF0959" w:rsidP="00AC7699">
            <w:pPr>
              <w:rPr>
                <w:sz w:val="22"/>
                <w:szCs w:val="22"/>
              </w:rPr>
            </w:pPr>
            <w:r w:rsidRPr="00775DA8">
              <w:rPr>
                <w:sz w:val="22"/>
                <w:szCs w:val="22"/>
              </w:rPr>
              <w:t>matična številka:</w:t>
            </w:r>
          </w:p>
          <w:p w14:paraId="292E52F1" w14:textId="77777777" w:rsidR="00DF0959" w:rsidRPr="00775DA8" w:rsidRDefault="00DF0959" w:rsidP="00AC7699">
            <w:pPr>
              <w:rPr>
                <w:sz w:val="22"/>
                <w:szCs w:val="22"/>
              </w:rPr>
            </w:pPr>
            <w:r w:rsidRPr="00775DA8">
              <w:rPr>
                <w:sz w:val="22"/>
                <w:szCs w:val="22"/>
              </w:rPr>
              <w:t>davčna številka:</w:t>
            </w:r>
          </w:p>
          <w:p w14:paraId="7130AB95" w14:textId="77777777" w:rsidR="00DF0959" w:rsidRPr="00775DA8" w:rsidRDefault="00DF0959" w:rsidP="00AC7699">
            <w:pPr>
              <w:rPr>
                <w:sz w:val="22"/>
                <w:szCs w:val="22"/>
              </w:rPr>
            </w:pPr>
          </w:p>
          <w:p w14:paraId="733370A2" w14:textId="77777777" w:rsidR="00DF0959" w:rsidRPr="00775DA8" w:rsidRDefault="00DF0959" w:rsidP="00AC7699">
            <w:pPr>
              <w:rPr>
                <w:sz w:val="22"/>
                <w:szCs w:val="22"/>
              </w:rPr>
            </w:pPr>
            <w:r w:rsidRPr="00775DA8">
              <w:rPr>
                <w:sz w:val="22"/>
                <w:szCs w:val="22"/>
              </w:rPr>
              <w:t>ki ga zastopa</w:t>
            </w:r>
          </w:p>
          <w:p w14:paraId="1774DA49" w14:textId="77777777" w:rsidR="00DF0959" w:rsidRPr="00775DA8" w:rsidRDefault="00DF0959" w:rsidP="00AC7699">
            <w:pPr>
              <w:rPr>
                <w:sz w:val="22"/>
                <w:szCs w:val="22"/>
              </w:rPr>
            </w:pPr>
            <w:r w:rsidRPr="00775DA8">
              <w:rPr>
                <w:sz w:val="22"/>
                <w:szCs w:val="22"/>
              </w:rPr>
              <w:t>____________________________</w:t>
            </w:r>
          </w:p>
          <w:p w14:paraId="78E6D77E" w14:textId="77777777" w:rsidR="00DF0959" w:rsidRPr="00775DA8" w:rsidRDefault="00DF0959" w:rsidP="00AC7699">
            <w:pPr>
              <w:rPr>
                <w:sz w:val="22"/>
                <w:szCs w:val="22"/>
              </w:rPr>
            </w:pPr>
          </w:p>
          <w:p w14:paraId="4AE5E6B9" w14:textId="12105477" w:rsidR="00DF0959" w:rsidRPr="00775DA8" w:rsidRDefault="00DF0959" w:rsidP="00AC7699">
            <w:pPr>
              <w:rPr>
                <w:sz w:val="22"/>
                <w:szCs w:val="22"/>
              </w:rPr>
            </w:pPr>
            <w:r w:rsidRPr="00775DA8">
              <w:rPr>
                <w:sz w:val="22"/>
                <w:szCs w:val="22"/>
              </w:rPr>
              <w:t>v nadaljevanju: »</w:t>
            </w:r>
            <w:r w:rsidR="002C2A58" w:rsidRPr="002C2A58">
              <w:rPr>
                <w:b/>
                <w:sz w:val="22"/>
                <w:szCs w:val="22"/>
              </w:rPr>
              <w:t>izvajalec</w:t>
            </w:r>
            <w:r w:rsidR="004768CA">
              <w:rPr>
                <w:sz w:val="22"/>
                <w:szCs w:val="22"/>
              </w:rPr>
              <w:t>«</w:t>
            </w:r>
          </w:p>
          <w:p w14:paraId="70D11B0D" w14:textId="77777777" w:rsidR="00DF0959" w:rsidRDefault="00DF0959" w:rsidP="00AC7699">
            <w:pPr>
              <w:rPr>
                <w:sz w:val="22"/>
                <w:szCs w:val="22"/>
              </w:rPr>
            </w:pPr>
          </w:p>
          <w:p w14:paraId="17851540" w14:textId="77777777" w:rsidR="004768CA" w:rsidRDefault="004768CA" w:rsidP="00AC7699">
            <w:pPr>
              <w:rPr>
                <w:sz w:val="22"/>
                <w:szCs w:val="22"/>
              </w:rPr>
            </w:pPr>
          </w:p>
          <w:p w14:paraId="678CFEAE" w14:textId="77777777" w:rsidR="004768CA" w:rsidRPr="00775DA8" w:rsidRDefault="004768CA" w:rsidP="00AC7699">
            <w:pPr>
              <w:rPr>
                <w:sz w:val="22"/>
                <w:szCs w:val="22"/>
              </w:rPr>
            </w:pPr>
          </w:p>
          <w:p w14:paraId="2107A561" w14:textId="77777777" w:rsidR="00DF0959" w:rsidRPr="00775DA8" w:rsidRDefault="00DF0959" w:rsidP="00AC7699">
            <w:pPr>
              <w:rPr>
                <w:sz w:val="22"/>
                <w:szCs w:val="22"/>
              </w:rPr>
            </w:pPr>
            <w:r w:rsidRPr="00775DA8">
              <w:rPr>
                <w:sz w:val="22"/>
                <w:szCs w:val="22"/>
              </w:rPr>
              <w:t>vsak od njiju »</w:t>
            </w:r>
            <w:r w:rsidRPr="00775DA8">
              <w:rPr>
                <w:b/>
                <w:sz w:val="22"/>
                <w:szCs w:val="22"/>
              </w:rPr>
              <w:t>stranka</w:t>
            </w:r>
            <w:r w:rsidRPr="00775DA8">
              <w:rPr>
                <w:sz w:val="22"/>
                <w:szCs w:val="22"/>
              </w:rPr>
              <w:t>«, oba skupaj pa »</w:t>
            </w:r>
            <w:r w:rsidRPr="00775DA8">
              <w:rPr>
                <w:b/>
                <w:sz w:val="22"/>
                <w:szCs w:val="22"/>
              </w:rPr>
              <w:t>stranki</w:t>
            </w:r>
            <w:r w:rsidRPr="00775DA8">
              <w:rPr>
                <w:sz w:val="22"/>
                <w:szCs w:val="22"/>
              </w:rPr>
              <w:t>«</w:t>
            </w:r>
          </w:p>
        </w:tc>
        <w:tc>
          <w:tcPr>
            <w:tcW w:w="4448" w:type="dxa"/>
            <w:hideMark/>
          </w:tcPr>
          <w:p w14:paraId="3D604431" w14:textId="77777777" w:rsidR="00DF0959" w:rsidRPr="00775DA8" w:rsidRDefault="00DF0959" w:rsidP="00AC7699">
            <w:pPr>
              <w:rPr>
                <w:sz w:val="22"/>
                <w:szCs w:val="22"/>
              </w:rPr>
            </w:pPr>
            <w:r w:rsidRPr="00775DA8">
              <w:rPr>
                <w:sz w:val="22"/>
                <w:szCs w:val="22"/>
              </w:rPr>
              <w:t>e-pošta:</w:t>
            </w:r>
          </w:p>
          <w:p w14:paraId="3124F05B" w14:textId="77777777" w:rsidR="00DF0959" w:rsidRPr="00775DA8" w:rsidRDefault="00DF0959" w:rsidP="00AC7699">
            <w:pPr>
              <w:rPr>
                <w:sz w:val="22"/>
                <w:szCs w:val="22"/>
              </w:rPr>
            </w:pPr>
            <w:r w:rsidRPr="00775DA8">
              <w:rPr>
                <w:sz w:val="22"/>
                <w:szCs w:val="22"/>
              </w:rPr>
              <w:t>telefon:</w:t>
            </w:r>
          </w:p>
          <w:p w14:paraId="7125A3C1" w14:textId="77777777" w:rsidR="00DF0959" w:rsidRPr="00775DA8" w:rsidRDefault="00DF0959" w:rsidP="00AC7699">
            <w:pPr>
              <w:rPr>
                <w:b/>
                <w:sz w:val="22"/>
                <w:szCs w:val="22"/>
              </w:rPr>
            </w:pPr>
            <w:r w:rsidRPr="00775DA8">
              <w:rPr>
                <w:sz w:val="22"/>
                <w:szCs w:val="22"/>
              </w:rPr>
              <w:t>faks:</w:t>
            </w:r>
          </w:p>
        </w:tc>
      </w:tr>
    </w:tbl>
    <w:p w14:paraId="6C87993D" w14:textId="5A075F4B" w:rsidR="001E4E5C" w:rsidRDefault="001D7463">
      <w:pPr>
        <w:widowControl/>
        <w:spacing w:line="259" w:lineRule="auto"/>
        <w:jc w:val="left"/>
        <w:rPr>
          <w:b/>
          <w:sz w:val="22"/>
          <w:szCs w:val="22"/>
        </w:rPr>
      </w:pPr>
      <w:r>
        <w:rPr>
          <w:b/>
          <w:sz w:val="22"/>
          <w:szCs w:val="22"/>
        </w:rPr>
        <w:br w:type="page"/>
      </w:r>
    </w:p>
    <w:p w14:paraId="49520641" w14:textId="77777777" w:rsidR="00166CD6" w:rsidRDefault="00166CD6" w:rsidP="00166CD6">
      <w:pPr>
        <w:widowControl/>
        <w:spacing w:after="0"/>
        <w:jc w:val="center"/>
        <w:rPr>
          <w:b/>
          <w:sz w:val="22"/>
          <w:szCs w:val="22"/>
        </w:rPr>
      </w:pPr>
      <w:r>
        <w:rPr>
          <w:b/>
          <w:sz w:val="22"/>
          <w:szCs w:val="22"/>
        </w:rPr>
        <w:lastRenderedPageBreak/>
        <w:t>UVODNE IN SPLOŠNE DOLOČBE</w:t>
      </w:r>
    </w:p>
    <w:p w14:paraId="6AC6D124"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685230A3" w14:textId="77777777" w:rsidR="00166CD6" w:rsidRDefault="00166CD6" w:rsidP="00166CD6">
      <w:pPr>
        <w:spacing w:after="0"/>
        <w:rPr>
          <w:sz w:val="22"/>
          <w:szCs w:val="22"/>
          <w:lang w:eastAsia="sl-SI"/>
        </w:rPr>
      </w:pPr>
    </w:p>
    <w:p w14:paraId="3420C00C" w14:textId="77777777" w:rsidR="00166CD6" w:rsidRDefault="00166CD6" w:rsidP="00166CD6">
      <w:pPr>
        <w:spacing w:after="0"/>
        <w:rPr>
          <w:sz w:val="22"/>
          <w:szCs w:val="22"/>
          <w:lang w:eastAsia="sl-SI"/>
        </w:rPr>
      </w:pPr>
      <w:r>
        <w:rPr>
          <w:sz w:val="22"/>
          <w:szCs w:val="22"/>
          <w:lang w:eastAsia="sl-SI"/>
        </w:rPr>
        <w:t>Pogodbeni stranki uvodoma kot nesporno ugotavljata:</w:t>
      </w:r>
    </w:p>
    <w:p w14:paraId="6774563D" w14:textId="69EB4DE6" w:rsidR="00166CD6" w:rsidRDefault="00166CD6" w:rsidP="00166CD6">
      <w:pPr>
        <w:pStyle w:val="ListParagraph"/>
        <w:numPr>
          <w:ilvl w:val="0"/>
          <w:numId w:val="13"/>
        </w:numPr>
        <w:spacing w:after="0"/>
        <w:rPr>
          <w:rFonts w:eastAsia="Lucida Sans Unicode" w:cs="Arial"/>
          <w:bCs/>
          <w:sz w:val="22"/>
          <w:szCs w:val="22"/>
          <w:lang w:eastAsia="sl-SI"/>
        </w:rPr>
      </w:pPr>
      <w:r>
        <w:rPr>
          <w:rFonts w:eastAsia="Lucida Sans Unicode" w:cs="Arial"/>
          <w:bCs/>
          <w:sz w:val="22"/>
          <w:szCs w:val="22"/>
          <w:lang w:eastAsia="sl-SI"/>
        </w:rPr>
        <w:t>da je bil izvajalec na</w:t>
      </w:r>
      <w:r>
        <w:rPr>
          <w:sz w:val="22"/>
          <w:szCs w:val="22"/>
        </w:rPr>
        <w:t xml:space="preserve"> osnovi javnega razpisa za oddajo javnega naročila, objavljenega na portalu javnih naročil št. ________</w:t>
      </w:r>
      <w:r>
        <w:rPr>
          <w:iCs/>
          <w:sz w:val="22"/>
          <w:szCs w:val="22"/>
        </w:rPr>
        <w:t>/20</w:t>
      </w:r>
      <w:r w:rsidR="00A73EF4">
        <w:rPr>
          <w:iCs/>
          <w:sz w:val="22"/>
          <w:szCs w:val="22"/>
        </w:rPr>
        <w:t>20</w:t>
      </w:r>
      <w:r>
        <w:rPr>
          <w:sz w:val="22"/>
          <w:szCs w:val="22"/>
        </w:rPr>
        <w:t xml:space="preserve"> za »Varovanje premoženja DUTB« izbran kot najugodnejši ponudnik</w:t>
      </w:r>
      <w:r>
        <w:rPr>
          <w:rFonts w:eastAsia="Lucida Sans Unicode" w:cs="Arial"/>
          <w:bCs/>
          <w:sz w:val="22"/>
          <w:szCs w:val="22"/>
          <w:lang w:eastAsia="sl-SI"/>
        </w:rPr>
        <w:t>;</w:t>
      </w:r>
    </w:p>
    <w:p w14:paraId="751D3FBE" w14:textId="77777777" w:rsidR="00166CD6" w:rsidRDefault="00166CD6" w:rsidP="00166CD6">
      <w:pPr>
        <w:pStyle w:val="ListParagraph"/>
        <w:numPr>
          <w:ilvl w:val="0"/>
          <w:numId w:val="13"/>
        </w:numPr>
        <w:spacing w:after="0"/>
        <w:ind w:left="714" w:hanging="357"/>
        <w:rPr>
          <w:rFonts w:eastAsia="Lucida Sans Unicode" w:cs="Arial"/>
          <w:bCs/>
          <w:sz w:val="22"/>
          <w:szCs w:val="22"/>
          <w:lang w:eastAsia="sl-SI"/>
        </w:rPr>
      </w:pPr>
      <w:r>
        <w:rPr>
          <w:rFonts w:eastAsia="Lucida Sans Unicode" w:cs="Arial"/>
          <w:bCs/>
          <w:sz w:val="22"/>
          <w:szCs w:val="22"/>
          <w:lang w:eastAsia="sl-SI"/>
        </w:rPr>
        <w:t>da ima naročnik v lastništvu več nepremičnin, ki se nahajajo na celotnem ozemlju Republike Slovenije (RS);</w:t>
      </w:r>
    </w:p>
    <w:p w14:paraId="7E235734" w14:textId="6CDDDB4C" w:rsidR="00166CD6" w:rsidRDefault="00166CD6" w:rsidP="00166CD6">
      <w:pPr>
        <w:widowControl/>
        <w:numPr>
          <w:ilvl w:val="0"/>
          <w:numId w:val="13"/>
        </w:numPr>
        <w:spacing w:after="0"/>
        <w:ind w:left="714" w:hanging="357"/>
        <w:rPr>
          <w:sz w:val="22"/>
          <w:szCs w:val="22"/>
        </w:rPr>
      </w:pPr>
      <w:r>
        <w:rPr>
          <w:sz w:val="22"/>
          <w:szCs w:val="22"/>
        </w:rPr>
        <w:t>da se ta pogodba sklepa z namenom določitve načina izvajanja storitev varovanja in pogoje, pod katerimi bo naročnik naročal, izvajalec pa izvajal storitve varovanja, ki se nanašajo na premoženje DUTB na ozemlju RS;</w:t>
      </w:r>
    </w:p>
    <w:p w14:paraId="2CD55769" w14:textId="77777777" w:rsidR="00166CD6" w:rsidRDefault="00166CD6" w:rsidP="00166CD6">
      <w:pPr>
        <w:widowControl/>
        <w:numPr>
          <w:ilvl w:val="0"/>
          <w:numId w:val="13"/>
        </w:numPr>
        <w:spacing w:after="0"/>
        <w:rPr>
          <w:sz w:val="22"/>
          <w:szCs w:val="22"/>
          <w:lang w:eastAsia="sl-SI"/>
        </w:rPr>
      </w:pPr>
      <w:r>
        <w:rPr>
          <w:sz w:val="22"/>
          <w:szCs w:val="22"/>
        </w:rPr>
        <w:t>da sta razpisna dokumentacija in ponudbena dokumentacija kot prilogi sestavni del te pogodbe.</w:t>
      </w:r>
    </w:p>
    <w:p w14:paraId="0F8711D1" w14:textId="77777777" w:rsidR="00166CD6" w:rsidRDefault="00166CD6" w:rsidP="00166CD6">
      <w:pPr>
        <w:widowControl/>
        <w:spacing w:after="0"/>
        <w:rPr>
          <w:sz w:val="22"/>
          <w:szCs w:val="22"/>
          <w:lang w:eastAsia="sl-SI"/>
        </w:rPr>
      </w:pPr>
    </w:p>
    <w:p w14:paraId="4BC33B05" w14:textId="77777777" w:rsidR="00166CD6" w:rsidRDefault="00166CD6" w:rsidP="00166CD6">
      <w:pPr>
        <w:widowControl/>
        <w:spacing w:after="0"/>
        <w:jc w:val="center"/>
        <w:rPr>
          <w:b/>
          <w:sz w:val="22"/>
          <w:szCs w:val="22"/>
          <w:lang w:eastAsia="sl-SI"/>
        </w:rPr>
      </w:pPr>
      <w:r w:rsidRPr="00E64831">
        <w:rPr>
          <w:b/>
          <w:sz w:val="22"/>
          <w:szCs w:val="22"/>
          <w:lang w:eastAsia="sl-SI"/>
        </w:rPr>
        <w:t>PREDMET POGODBE</w:t>
      </w:r>
    </w:p>
    <w:p w14:paraId="1BBBFC38"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15C7BC2D" w14:textId="77777777" w:rsidR="00166CD6" w:rsidRDefault="00166CD6" w:rsidP="00166CD6">
      <w:pPr>
        <w:spacing w:after="0"/>
        <w:rPr>
          <w:sz w:val="22"/>
          <w:szCs w:val="22"/>
        </w:rPr>
      </w:pPr>
    </w:p>
    <w:p w14:paraId="2A8AB6EE" w14:textId="65969981" w:rsidR="00166CD6" w:rsidRDefault="00166CD6" w:rsidP="00166CD6">
      <w:pPr>
        <w:widowControl/>
        <w:spacing w:after="0"/>
        <w:rPr>
          <w:sz w:val="22"/>
          <w:szCs w:val="22"/>
        </w:rPr>
      </w:pPr>
      <w:r>
        <w:rPr>
          <w:sz w:val="22"/>
          <w:szCs w:val="22"/>
        </w:rPr>
        <w:t>Predmet te pogodbe je izvajanje storitev varovanja premoženja DUTB na celotnem ozemlju RS, skladno s priloženim opisom posameznih del (Ponudbeni predračun iz Excelovega dokumenta</w:t>
      </w:r>
      <w:r w:rsidR="00230DFA">
        <w:rPr>
          <w:sz w:val="22"/>
          <w:szCs w:val="22"/>
        </w:rPr>
        <w:t xml:space="preserve"> 'Varovanje premoženja DUTB'</w:t>
      </w:r>
      <w:r>
        <w:rPr>
          <w:sz w:val="22"/>
          <w:szCs w:val="22"/>
        </w:rPr>
        <w:t>)</w:t>
      </w:r>
      <w:r w:rsidR="00A73EF4">
        <w:rPr>
          <w:sz w:val="22"/>
          <w:szCs w:val="22"/>
        </w:rPr>
        <w:t>.</w:t>
      </w:r>
      <w:r>
        <w:rPr>
          <w:sz w:val="22"/>
          <w:szCs w:val="22"/>
        </w:rPr>
        <w:t xml:space="preserve"> </w:t>
      </w:r>
    </w:p>
    <w:p w14:paraId="2698A539" w14:textId="77777777" w:rsidR="00166CD6" w:rsidRDefault="00166CD6" w:rsidP="00166CD6">
      <w:pPr>
        <w:spacing w:after="0"/>
        <w:rPr>
          <w:sz w:val="22"/>
          <w:szCs w:val="22"/>
        </w:rPr>
      </w:pPr>
    </w:p>
    <w:p w14:paraId="4907509A" w14:textId="77777777" w:rsidR="00166CD6" w:rsidRDefault="00166CD6" w:rsidP="00166CD6">
      <w:pPr>
        <w:spacing w:after="0"/>
        <w:rPr>
          <w:sz w:val="22"/>
          <w:szCs w:val="22"/>
        </w:rPr>
      </w:pPr>
      <w:r>
        <w:rPr>
          <w:sz w:val="22"/>
          <w:szCs w:val="22"/>
        </w:rPr>
        <w:t>Storitve varovanja bo naročnik naročal postopoma in v odvisnosti od konkretne potrebe.</w:t>
      </w:r>
    </w:p>
    <w:p w14:paraId="38ABF611" w14:textId="77777777" w:rsidR="00166CD6" w:rsidRDefault="00166CD6" w:rsidP="00166CD6">
      <w:pPr>
        <w:widowControl/>
        <w:spacing w:after="0"/>
        <w:rPr>
          <w:rFonts w:eastAsia="Times New Roman" w:cs="Arial"/>
          <w:sz w:val="22"/>
          <w:szCs w:val="22"/>
        </w:rPr>
      </w:pPr>
    </w:p>
    <w:p w14:paraId="380BC703" w14:textId="77777777" w:rsidR="00166CD6" w:rsidRDefault="00166CD6" w:rsidP="00166CD6">
      <w:pPr>
        <w:spacing w:after="0"/>
        <w:rPr>
          <w:sz w:val="22"/>
          <w:szCs w:val="22"/>
        </w:rPr>
      </w:pPr>
      <w:r w:rsidRPr="00A318DD">
        <w:rPr>
          <w:sz w:val="22"/>
          <w:szCs w:val="22"/>
        </w:rPr>
        <w:t xml:space="preserve">Varovanje </w:t>
      </w:r>
      <w:r>
        <w:rPr>
          <w:sz w:val="22"/>
          <w:szCs w:val="22"/>
        </w:rPr>
        <w:t>premoženja</w:t>
      </w:r>
      <w:r w:rsidRPr="00A318DD">
        <w:rPr>
          <w:sz w:val="22"/>
          <w:szCs w:val="22"/>
        </w:rPr>
        <w:t xml:space="preserve"> se bo izvajalo po potrebi in sicer na celotnem ozemlju Republike Slovenije. </w:t>
      </w:r>
      <w:r>
        <w:rPr>
          <w:sz w:val="22"/>
          <w:szCs w:val="22"/>
        </w:rPr>
        <w:t xml:space="preserve">Naročnik ima v svoji lasti več nepremičnin (oz. ostalega premoženja) pri čemer je nekatere od njih potrebno fizično in/ali tehnično varovati. Zaradi narave svojega dela bo naročnik v naslednjih letih v svojo last prevzel še nove nepremičnine (premoženje), ki v danem trenutku še niso znane. Prav tako bo naročnik nekatere nepremičnine, ki jih ima trenutno v svoji lasti, prodal. Izvajalec se obvezuje, da naročniku ne bo obračunaval kakršnihkoli pogodbenih kazni v primeru manjšega obsega del kot ga je naročnik ocenil. </w:t>
      </w:r>
    </w:p>
    <w:p w14:paraId="36DE99F4" w14:textId="77777777" w:rsidR="00166CD6" w:rsidRDefault="00166CD6" w:rsidP="00166CD6">
      <w:pPr>
        <w:widowControl/>
        <w:spacing w:after="0"/>
        <w:rPr>
          <w:sz w:val="22"/>
          <w:szCs w:val="22"/>
        </w:rPr>
      </w:pPr>
    </w:p>
    <w:p w14:paraId="119291F6" w14:textId="3EF646AF" w:rsidR="00132A67" w:rsidRDefault="00132A67" w:rsidP="00166CD6">
      <w:pPr>
        <w:widowControl/>
        <w:spacing w:after="0"/>
        <w:rPr>
          <w:sz w:val="22"/>
          <w:szCs w:val="22"/>
        </w:rPr>
      </w:pPr>
      <w:r>
        <w:rPr>
          <w:sz w:val="22"/>
          <w:szCs w:val="22"/>
        </w:rPr>
        <w:t xml:space="preserve">Natančnejši opis predmeta naročila je razviden iz tehničnih specifikacij iz razpisne dokumentacije. </w:t>
      </w:r>
    </w:p>
    <w:p w14:paraId="090289E2" w14:textId="77777777" w:rsidR="00132A67" w:rsidRDefault="00132A67" w:rsidP="00166CD6">
      <w:pPr>
        <w:widowControl/>
        <w:spacing w:after="0"/>
        <w:rPr>
          <w:sz w:val="22"/>
          <w:szCs w:val="22"/>
        </w:rPr>
      </w:pPr>
    </w:p>
    <w:p w14:paraId="14C4F3A5" w14:textId="77777777" w:rsidR="00166CD6" w:rsidRDefault="00166CD6" w:rsidP="00166CD6">
      <w:pPr>
        <w:pStyle w:val="ListParagraph"/>
        <w:widowControl/>
        <w:numPr>
          <w:ilvl w:val="0"/>
          <w:numId w:val="25"/>
        </w:numPr>
        <w:spacing w:after="0"/>
        <w:jc w:val="center"/>
        <w:rPr>
          <w:b/>
          <w:sz w:val="22"/>
          <w:szCs w:val="22"/>
        </w:rPr>
      </w:pPr>
      <w:r>
        <w:rPr>
          <w:b/>
          <w:sz w:val="22"/>
          <w:szCs w:val="22"/>
        </w:rPr>
        <w:t>člen</w:t>
      </w:r>
    </w:p>
    <w:p w14:paraId="62C3B7CA" w14:textId="77777777" w:rsidR="00166CD6" w:rsidRDefault="00166CD6" w:rsidP="00166CD6">
      <w:pPr>
        <w:widowControl/>
        <w:spacing w:after="0"/>
        <w:rPr>
          <w:sz w:val="22"/>
          <w:szCs w:val="22"/>
        </w:rPr>
      </w:pPr>
    </w:p>
    <w:p w14:paraId="0195D748" w14:textId="40E73295" w:rsidR="00441C3A" w:rsidRDefault="00166CD6" w:rsidP="00441C3A">
      <w:pPr>
        <w:spacing w:after="0"/>
        <w:rPr>
          <w:sz w:val="22"/>
          <w:szCs w:val="22"/>
        </w:rPr>
      </w:pPr>
      <w:r>
        <w:rPr>
          <w:sz w:val="22"/>
          <w:szCs w:val="22"/>
        </w:rPr>
        <w:t xml:space="preserve">Izvajalec nima ekskluzivne pravice za varovanje premoženja DUTB. </w:t>
      </w:r>
    </w:p>
    <w:p w14:paraId="008C61CA" w14:textId="77777777" w:rsidR="00441C3A" w:rsidRPr="00441C3A" w:rsidRDefault="00441C3A" w:rsidP="00441C3A">
      <w:pPr>
        <w:spacing w:after="0"/>
        <w:rPr>
          <w:sz w:val="22"/>
          <w:szCs w:val="22"/>
        </w:rPr>
      </w:pPr>
    </w:p>
    <w:p w14:paraId="758E72D0" w14:textId="44D04DF0" w:rsidR="00166CD6" w:rsidRPr="00A318DD" w:rsidRDefault="00166CD6" w:rsidP="00166CD6">
      <w:pPr>
        <w:spacing w:after="0"/>
        <w:rPr>
          <w:sz w:val="22"/>
          <w:szCs w:val="22"/>
        </w:rPr>
      </w:pPr>
      <w:r w:rsidRPr="00A318DD">
        <w:rPr>
          <w:sz w:val="22"/>
          <w:szCs w:val="22"/>
        </w:rPr>
        <w:t>Naročnik si pridržuje pravico, da prosto presoja, katere nepremičnine, ki so bile prevzete v last DUTB</w:t>
      </w:r>
      <w:r>
        <w:rPr>
          <w:sz w:val="22"/>
          <w:szCs w:val="22"/>
        </w:rPr>
        <w:t xml:space="preserve"> in so locirane v RS</w:t>
      </w:r>
      <w:r w:rsidRPr="00A318DD">
        <w:rPr>
          <w:sz w:val="22"/>
          <w:szCs w:val="22"/>
        </w:rPr>
        <w:t>, bo varoval in katere ne. Informativni spisek nepremičnin</w:t>
      </w:r>
      <w:r>
        <w:rPr>
          <w:sz w:val="22"/>
          <w:szCs w:val="22"/>
        </w:rPr>
        <w:t xml:space="preserve">, ki so trenutno v varovanju </w:t>
      </w:r>
      <w:r w:rsidRPr="00A318DD">
        <w:rPr>
          <w:sz w:val="22"/>
          <w:szCs w:val="22"/>
        </w:rPr>
        <w:t xml:space="preserve">je naveden v </w:t>
      </w:r>
      <w:r>
        <w:rPr>
          <w:sz w:val="22"/>
          <w:szCs w:val="22"/>
        </w:rPr>
        <w:t xml:space="preserve">Excelovem dokumentu </w:t>
      </w:r>
      <w:r w:rsidR="00F603E3">
        <w:rPr>
          <w:sz w:val="22"/>
          <w:szCs w:val="22"/>
        </w:rPr>
        <w:t>'</w:t>
      </w:r>
      <w:r w:rsidRPr="00217778">
        <w:rPr>
          <w:sz w:val="22"/>
          <w:szCs w:val="22"/>
        </w:rPr>
        <w:t>Varovanje premoženja</w:t>
      </w:r>
      <w:r w:rsidR="00132A67">
        <w:rPr>
          <w:sz w:val="22"/>
          <w:szCs w:val="22"/>
        </w:rPr>
        <w:t xml:space="preserve"> </w:t>
      </w:r>
      <w:r w:rsidRPr="00217778">
        <w:rPr>
          <w:sz w:val="22"/>
          <w:szCs w:val="22"/>
        </w:rPr>
        <w:t>DUTB</w:t>
      </w:r>
      <w:r w:rsidR="00F603E3">
        <w:rPr>
          <w:sz w:val="22"/>
          <w:szCs w:val="22"/>
        </w:rPr>
        <w:t>'</w:t>
      </w:r>
      <w:r>
        <w:rPr>
          <w:sz w:val="22"/>
          <w:szCs w:val="22"/>
        </w:rPr>
        <w:t xml:space="preserve">. </w:t>
      </w:r>
    </w:p>
    <w:p w14:paraId="74D782BB" w14:textId="77777777" w:rsidR="00166CD6" w:rsidRDefault="00166CD6" w:rsidP="00166CD6">
      <w:pPr>
        <w:spacing w:after="0"/>
        <w:rPr>
          <w:sz w:val="22"/>
          <w:szCs w:val="22"/>
        </w:rPr>
      </w:pPr>
    </w:p>
    <w:p w14:paraId="0ABF32CD" w14:textId="1B41147D" w:rsidR="00166CD6" w:rsidRDefault="00166CD6" w:rsidP="00166CD6">
      <w:pPr>
        <w:spacing w:after="0"/>
        <w:rPr>
          <w:sz w:val="22"/>
          <w:szCs w:val="22"/>
        </w:rPr>
      </w:pPr>
      <w:r>
        <w:rPr>
          <w:sz w:val="22"/>
          <w:szCs w:val="22"/>
        </w:rPr>
        <w:t>Naročnik bo storitve naročal in potrjeval preko e-pošte ob konkretni potrebi. Storitve se bodo i</w:t>
      </w:r>
      <w:r w:rsidR="00CF2E6D">
        <w:rPr>
          <w:sz w:val="22"/>
          <w:szCs w:val="22"/>
        </w:rPr>
        <w:t>zvajale na celotnem ozemlju RS.</w:t>
      </w:r>
    </w:p>
    <w:p w14:paraId="5FDF12EC" w14:textId="77777777" w:rsidR="00DF6249" w:rsidRDefault="00DF6249" w:rsidP="00166CD6">
      <w:pPr>
        <w:spacing w:after="0"/>
        <w:rPr>
          <w:sz w:val="22"/>
          <w:szCs w:val="22"/>
        </w:rPr>
      </w:pPr>
    </w:p>
    <w:p w14:paraId="5481FEB0"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1A147A16" w14:textId="77777777" w:rsidR="00166CD6" w:rsidRDefault="00166CD6" w:rsidP="00166CD6">
      <w:pPr>
        <w:spacing w:after="0"/>
        <w:rPr>
          <w:sz w:val="22"/>
          <w:szCs w:val="22"/>
        </w:rPr>
      </w:pPr>
    </w:p>
    <w:p w14:paraId="3FBEF036" w14:textId="77777777" w:rsidR="006442B3" w:rsidRPr="00205EB5" w:rsidRDefault="006442B3" w:rsidP="006442B3">
      <w:pPr>
        <w:suppressAutoHyphens/>
        <w:spacing w:after="0"/>
        <w:rPr>
          <w:rFonts w:ascii="Calibri" w:eastAsia="Calibri" w:hAnsi="Calibri"/>
          <w:sz w:val="22"/>
          <w:szCs w:val="22"/>
        </w:rPr>
      </w:pPr>
      <w:r w:rsidRPr="00205EB5">
        <w:rPr>
          <w:rFonts w:ascii="Calibri" w:eastAsia="Calibri" w:hAnsi="Calibri"/>
          <w:sz w:val="22"/>
          <w:szCs w:val="22"/>
        </w:rPr>
        <w:t xml:space="preserve">Naročnik bo naročal izvedbo del skladno </w:t>
      </w:r>
      <w:r w:rsidRPr="001F01F7">
        <w:rPr>
          <w:rFonts w:ascii="Calibri" w:eastAsia="Calibri" w:hAnsi="Calibri"/>
          <w:sz w:val="22"/>
          <w:szCs w:val="22"/>
        </w:rPr>
        <w:t>s cenami na enoto mere.</w:t>
      </w:r>
      <w:r w:rsidRPr="00205EB5">
        <w:rPr>
          <w:rFonts w:ascii="Calibri" w:eastAsia="Calibri" w:hAnsi="Calibri"/>
          <w:sz w:val="22"/>
          <w:szCs w:val="22"/>
        </w:rPr>
        <w:t xml:space="preserve"> V primeru naročil storitev, ki niso navedena v spisku je izvajalec za ta dela dolžan naročniku predložiti najmanj tri (3) primerljive konkurenčne ponudbe po tržnih cenah. V primeru, da bo naročnik dokazljivo ugotovil, da mu je izvajalec posredoval ponudbe vezane na storitev varovanja premoženja, ki ne bi odražale tržnih cen, lahko izvajalcu obračuna pogodbeno kazen, ki znaša najmanj 50% celotne vrednosti najnižje posredovane ponudbe, ki mu jo predloži izvajalec kot najkonkurenčnejšo. Upošteva se neto vrednost (brez DDV-ja).</w:t>
      </w:r>
    </w:p>
    <w:p w14:paraId="1B120D3A" w14:textId="77777777" w:rsidR="006442B3" w:rsidRPr="00205EB5" w:rsidRDefault="006442B3" w:rsidP="006442B3">
      <w:pPr>
        <w:suppressAutoHyphens/>
        <w:spacing w:after="0"/>
        <w:rPr>
          <w:rFonts w:ascii="Calibri" w:eastAsia="Calibri" w:hAnsi="Calibri"/>
          <w:sz w:val="22"/>
          <w:szCs w:val="22"/>
        </w:rPr>
      </w:pPr>
    </w:p>
    <w:p w14:paraId="1E923A19" w14:textId="77777777" w:rsidR="006442B3" w:rsidRDefault="006442B3" w:rsidP="006442B3">
      <w:pPr>
        <w:suppressAutoHyphens/>
        <w:spacing w:after="0"/>
        <w:rPr>
          <w:rFonts w:ascii="Calibri" w:eastAsia="Calibri" w:hAnsi="Calibri"/>
          <w:sz w:val="22"/>
          <w:szCs w:val="22"/>
        </w:rPr>
      </w:pPr>
      <w:r w:rsidRPr="00205EB5">
        <w:rPr>
          <w:rFonts w:ascii="Calibri" w:eastAsia="Calibri" w:hAnsi="Calibri"/>
          <w:sz w:val="22"/>
          <w:szCs w:val="22"/>
        </w:rPr>
        <w:t>V primeru, da se prej omenjena kršitev ponovi več kot 3 x (trikrat) letno, pa  lahko naročnik pogodbo tudi odpove brez odpovednega roka.</w:t>
      </w:r>
      <w:r>
        <w:rPr>
          <w:rFonts w:ascii="Calibri" w:eastAsia="Calibri" w:hAnsi="Calibri"/>
          <w:sz w:val="22"/>
          <w:szCs w:val="22"/>
        </w:rPr>
        <w:t xml:space="preserve"> </w:t>
      </w:r>
    </w:p>
    <w:p w14:paraId="4BDF26F1" w14:textId="77777777" w:rsidR="00166CD6" w:rsidRDefault="00166CD6" w:rsidP="00166CD6">
      <w:pPr>
        <w:spacing w:after="0"/>
        <w:rPr>
          <w:rFonts w:eastAsia="Times New Roman" w:cs="Arial"/>
          <w:sz w:val="22"/>
          <w:szCs w:val="22"/>
        </w:rPr>
      </w:pPr>
    </w:p>
    <w:p w14:paraId="4AE5BBA6" w14:textId="77777777" w:rsidR="00166CD6" w:rsidRDefault="00166CD6" w:rsidP="00166CD6">
      <w:pPr>
        <w:spacing w:after="0"/>
        <w:jc w:val="center"/>
        <w:rPr>
          <w:b/>
          <w:sz w:val="22"/>
          <w:szCs w:val="22"/>
        </w:rPr>
      </w:pPr>
      <w:r>
        <w:rPr>
          <w:b/>
          <w:sz w:val="22"/>
          <w:szCs w:val="22"/>
        </w:rPr>
        <w:t xml:space="preserve">ZARAČUNAVANJE OPRAVLJENIH DEL </w:t>
      </w:r>
    </w:p>
    <w:p w14:paraId="6A5CAFCF"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00D1969C" w14:textId="77777777" w:rsidR="00166CD6" w:rsidRDefault="00166CD6" w:rsidP="00166CD6">
      <w:pPr>
        <w:widowControl/>
        <w:spacing w:after="0"/>
        <w:rPr>
          <w:rFonts w:ascii="Calibri" w:eastAsia="Calibri" w:hAnsi="Calibri"/>
          <w:sz w:val="22"/>
          <w:szCs w:val="22"/>
        </w:rPr>
      </w:pPr>
    </w:p>
    <w:p w14:paraId="038B7C33" w14:textId="65C0D8E7" w:rsidR="00166CD6" w:rsidRPr="00E64831" w:rsidRDefault="00166CD6" w:rsidP="00166CD6">
      <w:pPr>
        <w:widowControl/>
        <w:spacing w:after="0"/>
        <w:rPr>
          <w:sz w:val="22"/>
          <w:szCs w:val="22"/>
        </w:rPr>
      </w:pPr>
      <w:r w:rsidRPr="00E64831">
        <w:rPr>
          <w:sz w:val="22"/>
          <w:szCs w:val="22"/>
        </w:rPr>
        <w:t xml:space="preserve">Izvajalec se zavezuje, da bo storitve varovanja zaračunaval po cenah na enoto mere, razvidne iz Excelovega dokumenta </w:t>
      </w:r>
      <w:r w:rsidR="00230DFA">
        <w:rPr>
          <w:sz w:val="22"/>
          <w:szCs w:val="22"/>
        </w:rPr>
        <w:t xml:space="preserve">'Varovanje premoženja DUTB' </w:t>
      </w:r>
      <w:r w:rsidRPr="00E64831">
        <w:rPr>
          <w:sz w:val="22"/>
          <w:szCs w:val="22"/>
        </w:rPr>
        <w:t>– Ponudbeni pred</w:t>
      </w:r>
      <w:r>
        <w:rPr>
          <w:sz w:val="22"/>
          <w:szCs w:val="22"/>
        </w:rPr>
        <w:t>r</w:t>
      </w:r>
      <w:r w:rsidRPr="00E64831">
        <w:rPr>
          <w:sz w:val="22"/>
          <w:szCs w:val="22"/>
        </w:rPr>
        <w:t xml:space="preserve">ačun. </w:t>
      </w:r>
    </w:p>
    <w:p w14:paraId="1928535F" w14:textId="77777777" w:rsidR="00166CD6" w:rsidRPr="00C27681" w:rsidRDefault="00166CD6" w:rsidP="00166CD6">
      <w:pPr>
        <w:widowControl/>
        <w:spacing w:after="0"/>
        <w:rPr>
          <w:rFonts w:ascii="Calibri" w:eastAsia="Calibri" w:hAnsi="Calibri"/>
          <w:sz w:val="22"/>
          <w:szCs w:val="22"/>
          <w:highlight w:val="cyan"/>
        </w:rPr>
      </w:pPr>
    </w:p>
    <w:p w14:paraId="3B13343E" w14:textId="031AD690" w:rsidR="00166CD6" w:rsidRDefault="00166CD6" w:rsidP="00166CD6">
      <w:pPr>
        <w:spacing w:after="0"/>
        <w:rPr>
          <w:sz w:val="22"/>
          <w:szCs w:val="22"/>
        </w:rPr>
      </w:pPr>
      <w:r w:rsidRPr="00972031">
        <w:rPr>
          <w:sz w:val="22"/>
          <w:szCs w:val="22"/>
        </w:rPr>
        <w:t xml:space="preserve">Ne glede na vrsto ali lokacijo nepremičnine se ponudbena cena za posamezno postavko, ne sme spreminjati in je fiksna ves čas trajanja te pogodbe. Ponudbena cena vsebuje vse stroške (manipulativni stroški, </w:t>
      </w:r>
      <w:r w:rsidR="00D140C3">
        <w:rPr>
          <w:sz w:val="22"/>
          <w:szCs w:val="22"/>
        </w:rPr>
        <w:t>potni stroški/kilometrino ipd.), ki so potrebni za izvedbo predmeta po tej pogodbi.</w:t>
      </w:r>
    </w:p>
    <w:p w14:paraId="6AC80917" w14:textId="77777777" w:rsidR="00166CD6" w:rsidRDefault="00166CD6" w:rsidP="00166CD6">
      <w:pPr>
        <w:spacing w:after="0"/>
        <w:rPr>
          <w:rFonts w:ascii="Calibri" w:eastAsia="Calibri" w:hAnsi="Calibri"/>
          <w:sz w:val="22"/>
          <w:szCs w:val="22"/>
        </w:rPr>
      </w:pPr>
    </w:p>
    <w:p w14:paraId="1711B038" w14:textId="77777777" w:rsidR="00166CD6" w:rsidRDefault="00166CD6" w:rsidP="00166CD6">
      <w:pPr>
        <w:spacing w:after="0"/>
        <w:rPr>
          <w:sz w:val="22"/>
          <w:szCs w:val="22"/>
        </w:rPr>
      </w:pPr>
      <w:r w:rsidRPr="001E36FA">
        <w:rPr>
          <w:sz w:val="22"/>
          <w:szCs w:val="22"/>
        </w:rPr>
        <w:t>Iz</w:t>
      </w:r>
      <w:r>
        <w:rPr>
          <w:sz w:val="22"/>
          <w:szCs w:val="22"/>
        </w:rPr>
        <w:t>vajalec</w:t>
      </w:r>
      <w:r w:rsidRPr="001E36FA">
        <w:rPr>
          <w:sz w:val="22"/>
          <w:szCs w:val="22"/>
        </w:rPr>
        <w:t xml:space="preserve"> </w:t>
      </w:r>
      <w:r>
        <w:rPr>
          <w:sz w:val="22"/>
          <w:szCs w:val="22"/>
        </w:rPr>
        <w:t xml:space="preserve">je dolžan, na podlagi predhodnega pisnega navodila s strani naročnika (praviloma po e-pošti), </w:t>
      </w:r>
      <w:r w:rsidRPr="001E36FA">
        <w:rPr>
          <w:sz w:val="22"/>
          <w:szCs w:val="22"/>
        </w:rPr>
        <w:t>izdaja</w:t>
      </w:r>
      <w:r>
        <w:rPr>
          <w:sz w:val="22"/>
          <w:szCs w:val="22"/>
        </w:rPr>
        <w:t>ti</w:t>
      </w:r>
      <w:r w:rsidRPr="001E36FA">
        <w:rPr>
          <w:sz w:val="22"/>
          <w:szCs w:val="22"/>
        </w:rPr>
        <w:t xml:space="preserve"> mesečne zbirne račune na osnovi naročnikovih internih ID oznak nepremičnine, ločeno po posameznih postavkah za posamezne ID-je.</w:t>
      </w:r>
    </w:p>
    <w:p w14:paraId="1CA2075F" w14:textId="77777777" w:rsidR="00166CD6" w:rsidRDefault="00166CD6" w:rsidP="00166CD6">
      <w:pPr>
        <w:spacing w:after="0"/>
        <w:rPr>
          <w:rFonts w:ascii="Calibri" w:eastAsia="Calibri" w:hAnsi="Calibri"/>
          <w:sz w:val="22"/>
          <w:szCs w:val="22"/>
        </w:rPr>
      </w:pPr>
    </w:p>
    <w:p w14:paraId="0F0195BD" w14:textId="77777777" w:rsidR="00166CD6" w:rsidRDefault="00166CD6" w:rsidP="00166CD6">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4ADA3F6A" w14:textId="77777777" w:rsidR="00166CD6" w:rsidRDefault="00166CD6" w:rsidP="00166CD6">
      <w:pPr>
        <w:spacing w:after="0"/>
        <w:rPr>
          <w:rFonts w:ascii="Calibri" w:eastAsia="Calibri" w:hAnsi="Calibri"/>
          <w:sz w:val="22"/>
          <w:szCs w:val="22"/>
        </w:rPr>
      </w:pPr>
    </w:p>
    <w:p w14:paraId="31BF917C" w14:textId="5E8BBBE0" w:rsidR="00166CD6" w:rsidRDefault="00166CD6" w:rsidP="00166CD6">
      <w:pPr>
        <w:spacing w:after="0"/>
        <w:rPr>
          <w:sz w:val="22"/>
          <w:szCs w:val="22"/>
        </w:rPr>
      </w:pPr>
      <w:r>
        <w:rPr>
          <w:sz w:val="22"/>
          <w:szCs w:val="22"/>
        </w:rPr>
        <w:t xml:space="preserve">Opravljene storitve varovanja bo naročnik plačeval </w:t>
      </w:r>
      <w:r w:rsidR="00D140C3">
        <w:rPr>
          <w:sz w:val="22"/>
          <w:szCs w:val="22"/>
        </w:rPr>
        <w:t>mesečno</w:t>
      </w:r>
      <w:r>
        <w:rPr>
          <w:sz w:val="22"/>
          <w:szCs w:val="22"/>
        </w:rPr>
        <w:t xml:space="preserve">. Svoje finančne obveznosti po tej pogodbi bo naročnik plačeval na podlagi pravilno izstavljenih računov. Iz računa oz. priloge k računu mora biti razvidna natančna specifikacija izvedenih storitev. Račun se mora sklicevati na številko pogodbe, na podlagi katere se izstavlja. </w:t>
      </w:r>
    </w:p>
    <w:p w14:paraId="1D3D22EE" w14:textId="77777777" w:rsidR="00166CD6" w:rsidRDefault="00166CD6" w:rsidP="00166CD6">
      <w:pPr>
        <w:spacing w:after="0"/>
        <w:rPr>
          <w:sz w:val="22"/>
          <w:szCs w:val="22"/>
        </w:rPr>
      </w:pPr>
    </w:p>
    <w:p w14:paraId="4D71D8FB" w14:textId="77777777" w:rsidR="00166CD6" w:rsidRDefault="00166CD6" w:rsidP="00166CD6">
      <w:pPr>
        <w:spacing w:after="0"/>
        <w:rPr>
          <w:sz w:val="22"/>
          <w:szCs w:val="22"/>
        </w:rPr>
      </w:pPr>
      <w:r>
        <w:rPr>
          <w:sz w:val="22"/>
          <w:szCs w:val="22"/>
        </w:rPr>
        <w:t xml:space="preserve">Naročnik bo nesporne zneske računov nakazoval na bančni račun </w:t>
      </w:r>
      <w:r>
        <w:rPr>
          <w:rFonts w:ascii="Calibri" w:eastAsia="Calibri" w:hAnsi="Calibri"/>
          <w:sz w:val="22"/>
          <w:szCs w:val="22"/>
        </w:rPr>
        <w:t>izvajalca</w:t>
      </w:r>
      <w:r>
        <w:rPr>
          <w:sz w:val="22"/>
          <w:szCs w:val="22"/>
        </w:rPr>
        <w:t xml:space="preserve"> št. ______________________ odprt pri _______________________. Rok plačila je 30 dni od dneva pravilno izstavljenega računa.</w:t>
      </w:r>
    </w:p>
    <w:p w14:paraId="239DEAD4" w14:textId="77777777" w:rsidR="00166CD6" w:rsidRDefault="00166CD6" w:rsidP="00166CD6">
      <w:pPr>
        <w:spacing w:after="0"/>
        <w:rPr>
          <w:sz w:val="22"/>
          <w:szCs w:val="22"/>
        </w:rPr>
      </w:pPr>
    </w:p>
    <w:p w14:paraId="7C469217" w14:textId="77777777" w:rsidR="00166CD6" w:rsidRDefault="00166CD6" w:rsidP="00166CD6">
      <w:pPr>
        <w:spacing w:after="0"/>
        <w:rPr>
          <w:sz w:val="22"/>
          <w:szCs w:val="22"/>
        </w:rPr>
      </w:pPr>
      <w:r>
        <w:rPr>
          <w:sz w:val="22"/>
          <w:szCs w:val="22"/>
        </w:rPr>
        <w:lastRenderedPageBreak/>
        <w:t>Naročnik lahko v roku 8 (osmih) dni po prejemu pravilno izstavljenega računa dobavitelju sporoči morebitne nepravilnosti in pomanjkljivosti ter v enakem roku račun obrazloženo zavrne.</w:t>
      </w:r>
    </w:p>
    <w:p w14:paraId="254ADC0F" w14:textId="77777777" w:rsidR="00A016E3" w:rsidRDefault="00A016E3" w:rsidP="00166CD6">
      <w:pPr>
        <w:spacing w:after="0"/>
        <w:rPr>
          <w:sz w:val="22"/>
          <w:szCs w:val="22"/>
        </w:rPr>
      </w:pPr>
    </w:p>
    <w:p w14:paraId="7C400B6F" w14:textId="77777777" w:rsidR="00166CD6" w:rsidRDefault="00166CD6" w:rsidP="00166CD6">
      <w:pPr>
        <w:spacing w:after="0"/>
        <w:jc w:val="center"/>
        <w:rPr>
          <w:b/>
          <w:sz w:val="22"/>
          <w:szCs w:val="22"/>
        </w:rPr>
      </w:pPr>
      <w:r>
        <w:rPr>
          <w:b/>
          <w:sz w:val="22"/>
          <w:szCs w:val="22"/>
        </w:rPr>
        <w:t>OBVEZNOSTI IZVAJALCA</w:t>
      </w:r>
    </w:p>
    <w:p w14:paraId="40039FCE" w14:textId="77777777" w:rsidR="00166CD6" w:rsidRDefault="00166CD6" w:rsidP="00166CD6">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66166CB0" w14:textId="77777777" w:rsidR="00166CD6" w:rsidRPr="00CF2E6D" w:rsidRDefault="00166CD6" w:rsidP="00166CD6">
      <w:pPr>
        <w:spacing w:after="0"/>
        <w:rPr>
          <w:sz w:val="22"/>
          <w:szCs w:val="22"/>
        </w:rPr>
      </w:pPr>
    </w:p>
    <w:p w14:paraId="05548763" w14:textId="2DFFD56A" w:rsidR="00166CD6" w:rsidRDefault="00166CD6" w:rsidP="00166CD6">
      <w:pPr>
        <w:spacing w:after="0"/>
        <w:rPr>
          <w:rFonts w:ascii="Calibri" w:eastAsia="Calibri" w:hAnsi="Calibri"/>
          <w:sz w:val="22"/>
          <w:szCs w:val="22"/>
        </w:rPr>
      </w:pPr>
      <w:r>
        <w:rPr>
          <w:rFonts w:ascii="Calibri" w:eastAsia="Calibri" w:hAnsi="Calibri"/>
          <w:sz w:val="22"/>
          <w:szCs w:val="22"/>
        </w:rPr>
        <w:t>Izvajalec zagotavlja, da bo storitve, ki so predmet te pogodbe opravljal pravilno</w:t>
      </w:r>
      <w:r w:rsidR="00613CB0">
        <w:rPr>
          <w:rFonts w:ascii="Calibri" w:eastAsia="Calibri" w:hAnsi="Calibri"/>
          <w:sz w:val="22"/>
          <w:szCs w:val="22"/>
        </w:rPr>
        <w:t>, strokovno</w:t>
      </w:r>
      <w:r>
        <w:rPr>
          <w:rFonts w:ascii="Calibri" w:eastAsia="Calibri" w:hAnsi="Calibri"/>
          <w:sz w:val="22"/>
          <w:szCs w:val="22"/>
        </w:rPr>
        <w:t xml:space="preserve"> in kvalitetno po pravilih stroke, v skladu z veljavnimi predpisi</w:t>
      </w:r>
      <w:r w:rsidR="00613CB0">
        <w:rPr>
          <w:rFonts w:ascii="Calibri" w:eastAsia="Calibri" w:hAnsi="Calibri"/>
          <w:sz w:val="22"/>
          <w:szCs w:val="22"/>
        </w:rPr>
        <w:t>, tehničnimi navodili in priporočili, normativi stroke in v skladu s tehničnimi specifikacijami naročnika</w:t>
      </w:r>
      <w:r>
        <w:rPr>
          <w:rFonts w:ascii="Calibri" w:eastAsia="Calibri" w:hAnsi="Calibri"/>
          <w:sz w:val="22"/>
          <w:szCs w:val="22"/>
        </w:rPr>
        <w:t>.</w:t>
      </w:r>
    </w:p>
    <w:p w14:paraId="16DAA693" w14:textId="77777777" w:rsidR="00166CD6" w:rsidRDefault="00166CD6" w:rsidP="00166CD6">
      <w:pPr>
        <w:spacing w:after="0"/>
        <w:rPr>
          <w:rFonts w:ascii="Calibri" w:eastAsia="Calibri" w:hAnsi="Calibri"/>
          <w:sz w:val="22"/>
          <w:szCs w:val="22"/>
        </w:rPr>
      </w:pPr>
    </w:p>
    <w:p w14:paraId="5D35256D" w14:textId="77777777" w:rsidR="00166CD6" w:rsidRDefault="00166CD6" w:rsidP="00166CD6">
      <w:pPr>
        <w:spacing w:after="0"/>
        <w:rPr>
          <w:rFonts w:ascii="Calibri" w:eastAsia="Calibri" w:hAnsi="Calibri"/>
          <w:sz w:val="22"/>
          <w:szCs w:val="22"/>
        </w:rPr>
      </w:pPr>
      <w:r>
        <w:rPr>
          <w:rFonts w:ascii="Calibri" w:eastAsia="Calibri" w:hAnsi="Calibri"/>
          <w:sz w:val="22"/>
          <w:szCs w:val="22"/>
        </w:rPr>
        <w:t>Izvajalec se obvezuje tudi, da bo:</w:t>
      </w:r>
    </w:p>
    <w:p w14:paraId="5AE9A023" w14:textId="77777777" w:rsidR="00166CD6" w:rsidRDefault="00166CD6" w:rsidP="00166CD6">
      <w:pPr>
        <w:pStyle w:val="ListParagraph"/>
        <w:numPr>
          <w:ilvl w:val="0"/>
          <w:numId w:val="18"/>
        </w:numPr>
        <w:spacing w:after="0"/>
        <w:rPr>
          <w:rFonts w:ascii="Calibri" w:eastAsia="Calibri" w:hAnsi="Calibri"/>
          <w:sz w:val="22"/>
          <w:szCs w:val="22"/>
        </w:rPr>
      </w:pPr>
      <w:r>
        <w:rPr>
          <w:rFonts w:ascii="Calibri" w:eastAsia="Calibri" w:hAnsi="Calibri"/>
          <w:sz w:val="22"/>
          <w:szCs w:val="22"/>
        </w:rPr>
        <w:t>zagotavljal strokovno in pravočasno izvedbo predmeta pogodbe,</w:t>
      </w:r>
    </w:p>
    <w:p w14:paraId="4FB13AE0" w14:textId="77777777" w:rsidR="00166CD6" w:rsidRDefault="00166CD6" w:rsidP="00166CD6">
      <w:pPr>
        <w:pStyle w:val="ListParagraph"/>
        <w:numPr>
          <w:ilvl w:val="0"/>
          <w:numId w:val="18"/>
        </w:numPr>
        <w:rPr>
          <w:rFonts w:ascii="Calibri" w:eastAsia="Calibri" w:hAnsi="Calibri"/>
          <w:sz w:val="22"/>
          <w:szCs w:val="22"/>
        </w:rPr>
      </w:pPr>
      <w:r>
        <w:rPr>
          <w:rFonts w:ascii="Calibri" w:eastAsia="Calibri" w:hAnsi="Calibri"/>
          <w:sz w:val="22"/>
          <w:szCs w:val="22"/>
        </w:rPr>
        <w:t>zagotavljal zadostno število strokovno usposobljenega osebja, ki bo odgovorno za izvajanje predmeta po tej pogodbi,</w:t>
      </w:r>
    </w:p>
    <w:p w14:paraId="5D2C8D3F" w14:textId="77777777" w:rsidR="00166CD6" w:rsidRDefault="00166CD6" w:rsidP="00166CD6">
      <w:pPr>
        <w:pStyle w:val="ListParagraph"/>
        <w:numPr>
          <w:ilvl w:val="0"/>
          <w:numId w:val="18"/>
        </w:numPr>
        <w:spacing w:after="0"/>
        <w:rPr>
          <w:rFonts w:ascii="Calibri" w:eastAsia="Calibri" w:hAnsi="Calibri"/>
          <w:sz w:val="22"/>
          <w:szCs w:val="22"/>
        </w:rPr>
      </w:pPr>
      <w:r>
        <w:rPr>
          <w:rFonts w:ascii="Calibri" w:eastAsia="Calibri" w:hAnsi="Calibri"/>
          <w:sz w:val="22"/>
          <w:szCs w:val="22"/>
        </w:rPr>
        <w:t>v doglednem času reševal morebitne reklamacije s strani naročnika,</w:t>
      </w:r>
    </w:p>
    <w:p w14:paraId="11339CFB" w14:textId="77777777" w:rsidR="00166CD6" w:rsidRDefault="00166CD6" w:rsidP="00166CD6">
      <w:pPr>
        <w:pStyle w:val="ListParagraph"/>
        <w:numPr>
          <w:ilvl w:val="0"/>
          <w:numId w:val="18"/>
        </w:numPr>
        <w:spacing w:after="0"/>
        <w:rPr>
          <w:rFonts w:ascii="Calibri" w:eastAsia="Calibri" w:hAnsi="Calibri"/>
          <w:sz w:val="22"/>
          <w:szCs w:val="22"/>
        </w:rPr>
      </w:pPr>
      <w:r>
        <w:rPr>
          <w:rFonts w:ascii="Calibri" w:eastAsia="Calibri" w:hAnsi="Calibri"/>
          <w:sz w:val="22"/>
          <w:szCs w:val="22"/>
        </w:rPr>
        <w:t xml:space="preserve">vse informacije naročnika varoval kot poslovno skrivnost tudi po prenehanju veljavnosti te pogodbe, </w:t>
      </w:r>
    </w:p>
    <w:p w14:paraId="0419FCAA" w14:textId="77777777" w:rsidR="00166CD6" w:rsidRDefault="00166CD6" w:rsidP="00166CD6">
      <w:pPr>
        <w:pStyle w:val="ListParagraph"/>
        <w:numPr>
          <w:ilvl w:val="0"/>
          <w:numId w:val="18"/>
        </w:numPr>
        <w:spacing w:after="0"/>
        <w:rPr>
          <w:rFonts w:ascii="Calibri" w:eastAsia="Calibri" w:hAnsi="Calibri"/>
          <w:sz w:val="22"/>
          <w:szCs w:val="22"/>
        </w:rPr>
      </w:pPr>
      <w:r>
        <w:rPr>
          <w:rFonts w:ascii="Calibri" w:eastAsia="Calibri" w:hAnsi="Calibri"/>
          <w:sz w:val="22"/>
          <w:szCs w:val="22"/>
        </w:rPr>
        <w:t xml:space="preserve">sodeloval z naročnikom ter ga sproti pisno obveščal o vseh morebitnih spremembah izvajanja te pogodbe, </w:t>
      </w:r>
    </w:p>
    <w:p w14:paraId="73FEB110" w14:textId="77777777" w:rsidR="00166CD6" w:rsidRDefault="00166CD6" w:rsidP="00166CD6">
      <w:pPr>
        <w:pStyle w:val="ListParagraph"/>
        <w:numPr>
          <w:ilvl w:val="0"/>
          <w:numId w:val="18"/>
        </w:numPr>
        <w:rPr>
          <w:rFonts w:ascii="Calibri" w:eastAsia="Calibri" w:hAnsi="Calibri"/>
          <w:sz w:val="22"/>
          <w:szCs w:val="22"/>
        </w:rPr>
      </w:pPr>
      <w:r>
        <w:rPr>
          <w:rFonts w:ascii="Calibri" w:eastAsia="Calibri" w:hAnsi="Calibri"/>
          <w:sz w:val="22"/>
          <w:szCs w:val="22"/>
        </w:rPr>
        <w:t>naročniku na njegovo zahtevo posredoval pisna pojasnila in vso vsebinsko, finančno in pravno dokumentacijo v zvezi z izvrševanjem obveznosti po tej pogodbi,</w:t>
      </w:r>
    </w:p>
    <w:p w14:paraId="0CDBB292" w14:textId="77777777" w:rsidR="00166CD6" w:rsidRDefault="00166CD6" w:rsidP="00166CD6">
      <w:pPr>
        <w:pStyle w:val="ListParagraph"/>
        <w:numPr>
          <w:ilvl w:val="0"/>
          <w:numId w:val="18"/>
        </w:numPr>
        <w:spacing w:after="0"/>
        <w:ind w:left="714" w:hanging="357"/>
        <w:rPr>
          <w:rFonts w:ascii="Calibri" w:eastAsia="Calibri" w:hAnsi="Calibri"/>
          <w:sz w:val="22"/>
          <w:szCs w:val="22"/>
        </w:rPr>
      </w:pPr>
      <w:r>
        <w:rPr>
          <w:rFonts w:ascii="Calibri" w:eastAsia="Calibri" w:hAnsi="Calibri"/>
          <w:sz w:val="22"/>
          <w:szCs w:val="22"/>
        </w:rPr>
        <w:t>ščitil interese naročnika,</w:t>
      </w:r>
    </w:p>
    <w:p w14:paraId="31F250C4" w14:textId="7282411F" w:rsidR="004523DB" w:rsidRPr="001B7C73" w:rsidRDefault="004523DB" w:rsidP="001B7C73">
      <w:pPr>
        <w:pStyle w:val="ListParagraph"/>
        <w:numPr>
          <w:ilvl w:val="0"/>
          <w:numId w:val="33"/>
        </w:numPr>
        <w:spacing w:after="0"/>
        <w:rPr>
          <w:rFonts w:ascii="Calibri" w:eastAsia="Calibri" w:hAnsi="Calibri"/>
          <w:sz w:val="22"/>
          <w:szCs w:val="22"/>
        </w:rPr>
      </w:pPr>
      <w:r w:rsidRPr="001B7C73">
        <w:rPr>
          <w:rFonts w:ascii="Calibri" w:eastAsia="Calibri" w:hAnsi="Calibri"/>
          <w:sz w:val="22"/>
          <w:szCs w:val="22"/>
        </w:rPr>
        <w:t>mu je poznan načrt integritete DUTB v delu, ki se nanaša nanj,</w:t>
      </w:r>
    </w:p>
    <w:p w14:paraId="635E32F9" w14:textId="77777777" w:rsidR="00166CD6" w:rsidRDefault="00166CD6" w:rsidP="001B7C73">
      <w:pPr>
        <w:widowControl/>
        <w:numPr>
          <w:ilvl w:val="0"/>
          <w:numId w:val="18"/>
        </w:numPr>
        <w:spacing w:after="0"/>
        <w:ind w:left="714" w:hanging="357"/>
        <w:rPr>
          <w:rFonts w:ascii="Calibri" w:eastAsia="Calibri" w:hAnsi="Calibri"/>
          <w:sz w:val="22"/>
          <w:szCs w:val="22"/>
        </w:rPr>
      </w:pPr>
      <w:r>
        <w:rPr>
          <w:rFonts w:ascii="Calibri" w:eastAsia="Calibri" w:hAnsi="Calibri"/>
          <w:sz w:val="22"/>
          <w:szCs w:val="22"/>
        </w:rPr>
        <w:t>za vsako spremembo pri izvajanju pogodbenih določil predhodno zahteval soglasje naročnika,</w:t>
      </w:r>
    </w:p>
    <w:p w14:paraId="2FD6738B" w14:textId="77777777" w:rsidR="00166CD6" w:rsidRDefault="00166CD6" w:rsidP="00166CD6">
      <w:pPr>
        <w:widowControl/>
        <w:numPr>
          <w:ilvl w:val="0"/>
          <w:numId w:val="18"/>
        </w:numPr>
        <w:spacing w:after="0"/>
        <w:rPr>
          <w:rFonts w:ascii="Calibri" w:eastAsia="Calibri" w:hAnsi="Calibri"/>
          <w:sz w:val="22"/>
          <w:szCs w:val="22"/>
        </w:rPr>
      </w:pPr>
      <w:r>
        <w:rPr>
          <w:rFonts w:ascii="Calibri" w:eastAsia="Calibri" w:hAnsi="Calibri"/>
          <w:sz w:val="22"/>
          <w:szCs w:val="22"/>
        </w:rPr>
        <w:t>pravočasno opozoril na morebitne ovire pri izvajanju predmeta pogodbe,</w:t>
      </w:r>
    </w:p>
    <w:p w14:paraId="511B635A" w14:textId="600B3831" w:rsidR="00166CD6" w:rsidRPr="00947A1A" w:rsidRDefault="00166CD6" w:rsidP="00166CD6">
      <w:pPr>
        <w:widowControl/>
        <w:numPr>
          <w:ilvl w:val="0"/>
          <w:numId w:val="18"/>
        </w:numPr>
        <w:spacing w:after="0"/>
        <w:rPr>
          <w:rFonts w:ascii="Calibri" w:eastAsia="Calibri" w:hAnsi="Calibri"/>
          <w:sz w:val="22"/>
          <w:szCs w:val="22"/>
        </w:rPr>
      </w:pPr>
      <w:r w:rsidRPr="00AE4DEA">
        <w:rPr>
          <w:rFonts w:ascii="Calibri" w:eastAsia="Calibri" w:hAnsi="Calibri"/>
          <w:sz w:val="22"/>
          <w:szCs w:val="22"/>
        </w:rPr>
        <w:t>sproti pisno obveščal naročnika o novih situacijah, ki bi lahko kakorkoli vplivale na izvajanje obveznosti po tej pogodbi,</w:t>
      </w:r>
    </w:p>
    <w:p w14:paraId="22BF54F4" w14:textId="27D69060" w:rsidR="00166CD6" w:rsidRDefault="00166CD6" w:rsidP="00166CD6">
      <w:pPr>
        <w:widowControl/>
        <w:numPr>
          <w:ilvl w:val="0"/>
          <w:numId w:val="18"/>
        </w:numPr>
        <w:spacing w:after="0"/>
        <w:rPr>
          <w:rFonts w:ascii="Calibri" w:eastAsia="Calibri" w:hAnsi="Calibri"/>
          <w:sz w:val="22"/>
          <w:szCs w:val="22"/>
        </w:rPr>
      </w:pPr>
      <w:r w:rsidRPr="00AE4DEA">
        <w:rPr>
          <w:rFonts w:ascii="Calibri" w:eastAsia="Calibri" w:hAnsi="Calibri"/>
          <w:sz w:val="22"/>
          <w:szCs w:val="22"/>
        </w:rPr>
        <w:t>naročniku omogočil ustrezen nadzor nad izvrševanjem prevzetih obveznosti,</w:t>
      </w:r>
    </w:p>
    <w:p w14:paraId="08AC9082" w14:textId="1CCF4B1E" w:rsidR="00AC3958" w:rsidRPr="00947A1A" w:rsidRDefault="00AC3958" w:rsidP="00166CD6">
      <w:pPr>
        <w:widowControl/>
        <w:numPr>
          <w:ilvl w:val="0"/>
          <w:numId w:val="18"/>
        </w:numPr>
        <w:spacing w:after="0"/>
        <w:rPr>
          <w:rFonts w:ascii="Calibri" w:eastAsia="Calibri" w:hAnsi="Calibri"/>
          <w:sz w:val="22"/>
          <w:szCs w:val="22"/>
        </w:rPr>
      </w:pPr>
      <w:r>
        <w:rPr>
          <w:rFonts w:ascii="Calibri" w:eastAsia="Calibri" w:hAnsi="Calibri"/>
          <w:sz w:val="22"/>
          <w:szCs w:val="22"/>
        </w:rPr>
        <w:t>spoštoval odzivne roke, navedene v tehnični specifikaciji,</w:t>
      </w:r>
    </w:p>
    <w:p w14:paraId="12EACB5A" w14:textId="255536AA" w:rsidR="00166CD6" w:rsidRDefault="00166CD6" w:rsidP="00166CD6">
      <w:pPr>
        <w:widowControl/>
        <w:numPr>
          <w:ilvl w:val="0"/>
          <w:numId w:val="18"/>
        </w:numPr>
        <w:spacing w:after="0"/>
        <w:rPr>
          <w:rFonts w:ascii="Calibri" w:eastAsia="Calibri" w:hAnsi="Calibri"/>
          <w:sz w:val="22"/>
          <w:szCs w:val="22"/>
        </w:rPr>
      </w:pPr>
      <w:r w:rsidRPr="00AE4DEA">
        <w:rPr>
          <w:rFonts w:ascii="Calibri" w:eastAsia="Calibri" w:hAnsi="Calibri"/>
          <w:sz w:val="22"/>
          <w:szCs w:val="22"/>
        </w:rPr>
        <w:t>vsa naročena dela izvajal upoštevaje vse varnostne ukrepe za zaščito objektov, sosednjih stavb, komunalnih naprav in okolja ter v celoti in brez ugovorov izključno sam jamčil za morebitno nastalo škodo, ki bi lahko nastala kot posledica neupoštevanja določil te pogodbe (delovanja ali opustitve)</w:t>
      </w:r>
      <w:r>
        <w:rPr>
          <w:rFonts w:ascii="Calibri" w:eastAsia="Calibri" w:hAnsi="Calibri"/>
          <w:sz w:val="22"/>
          <w:szCs w:val="22"/>
        </w:rPr>
        <w:t xml:space="preserve"> ter veljavne zakonodaje</w:t>
      </w:r>
      <w:r w:rsidRPr="00AE4DEA">
        <w:rPr>
          <w:rFonts w:ascii="Calibri" w:eastAsia="Calibri" w:hAnsi="Calibri"/>
          <w:sz w:val="22"/>
          <w:szCs w:val="22"/>
        </w:rPr>
        <w:t>.</w:t>
      </w:r>
    </w:p>
    <w:p w14:paraId="54880413" w14:textId="77777777" w:rsidR="00166CD6" w:rsidRDefault="00166CD6" w:rsidP="00166CD6">
      <w:pPr>
        <w:spacing w:after="0"/>
        <w:rPr>
          <w:rFonts w:eastAsia="Calibri" w:cs="Times New Roman"/>
          <w:sz w:val="22"/>
          <w:szCs w:val="22"/>
        </w:rPr>
      </w:pPr>
    </w:p>
    <w:p w14:paraId="01113894" w14:textId="77777777" w:rsidR="00166CD6" w:rsidRDefault="00166CD6" w:rsidP="00166CD6">
      <w:pPr>
        <w:spacing w:after="0"/>
        <w:rPr>
          <w:rFonts w:eastAsia="Calibri" w:cs="Times New Roman"/>
          <w:sz w:val="22"/>
          <w:szCs w:val="22"/>
        </w:rPr>
      </w:pPr>
      <w:r>
        <w:rPr>
          <w:rFonts w:eastAsia="Calibri" w:cs="Times New Roman"/>
          <w:sz w:val="22"/>
          <w:szCs w:val="22"/>
        </w:rPr>
        <w:t>Naročnik je upravičen v primerih neustrezne izvedbe storitev varovanja objekta, varovanje prenesti na drugega izvajalca, vse na stroške izvajalca po tej pogodbi.</w:t>
      </w:r>
    </w:p>
    <w:p w14:paraId="407272A5" w14:textId="3F06925D" w:rsidR="00E454BB" w:rsidRDefault="00E454BB" w:rsidP="00166CD6">
      <w:pPr>
        <w:spacing w:after="0"/>
        <w:rPr>
          <w:rFonts w:ascii="Calibri" w:eastAsia="Calibri" w:hAnsi="Calibri"/>
          <w:sz w:val="22"/>
          <w:szCs w:val="22"/>
        </w:rPr>
      </w:pPr>
    </w:p>
    <w:p w14:paraId="7A29DFFC" w14:textId="5619EE79" w:rsidR="006442B3" w:rsidRDefault="006442B3" w:rsidP="00166CD6">
      <w:pPr>
        <w:spacing w:after="0"/>
        <w:rPr>
          <w:rFonts w:ascii="Calibri" w:eastAsia="Calibri" w:hAnsi="Calibri"/>
          <w:sz w:val="22"/>
          <w:szCs w:val="22"/>
        </w:rPr>
      </w:pPr>
    </w:p>
    <w:p w14:paraId="3BDE728C" w14:textId="256DF0BC" w:rsidR="006442B3" w:rsidRDefault="006442B3" w:rsidP="00166CD6">
      <w:pPr>
        <w:spacing w:after="0"/>
        <w:rPr>
          <w:rFonts w:ascii="Calibri" w:eastAsia="Calibri" w:hAnsi="Calibri"/>
          <w:sz w:val="22"/>
          <w:szCs w:val="22"/>
        </w:rPr>
      </w:pPr>
    </w:p>
    <w:p w14:paraId="1D6021A2" w14:textId="77777777" w:rsidR="00166CD6" w:rsidRDefault="00166CD6" w:rsidP="00166CD6">
      <w:pPr>
        <w:spacing w:after="0"/>
        <w:jc w:val="center"/>
        <w:rPr>
          <w:b/>
          <w:sz w:val="22"/>
          <w:szCs w:val="22"/>
        </w:rPr>
      </w:pPr>
      <w:r>
        <w:rPr>
          <w:b/>
          <w:sz w:val="22"/>
          <w:szCs w:val="22"/>
        </w:rPr>
        <w:lastRenderedPageBreak/>
        <w:t>OBVEZNOSTI NAROČNIKA</w:t>
      </w:r>
    </w:p>
    <w:p w14:paraId="0BF70C03" w14:textId="77777777" w:rsidR="00166CD6" w:rsidRDefault="00166CD6" w:rsidP="00166CD6">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1F947F7F" w14:textId="77777777" w:rsidR="00166CD6" w:rsidRDefault="00166CD6" w:rsidP="00166CD6">
      <w:pPr>
        <w:spacing w:after="0"/>
        <w:rPr>
          <w:sz w:val="22"/>
          <w:szCs w:val="22"/>
        </w:rPr>
      </w:pPr>
    </w:p>
    <w:p w14:paraId="1EEBEBA7" w14:textId="77777777" w:rsidR="00166CD6" w:rsidRDefault="00166CD6" w:rsidP="00166CD6">
      <w:pPr>
        <w:spacing w:after="0"/>
        <w:rPr>
          <w:rFonts w:ascii="Calibri" w:eastAsia="Calibri" w:hAnsi="Calibri"/>
          <w:sz w:val="22"/>
          <w:szCs w:val="22"/>
        </w:rPr>
      </w:pPr>
      <w:r>
        <w:rPr>
          <w:rFonts w:ascii="Calibri" w:eastAsia="Calibri" w:hAnsi="Calibri"/>
          <w:sz w:val="22"/>
          <w:szCs w:val="22"/>
        </w:rPr>
        <w:t xml:space="preserve">Naročnik je ves čas trajanja te pogodbe dolžan sodelovati s kontaktno osebo izvajalca in pravočasno izpolnjevati finančne obveznosti po tej pogodbi ter izvajalcu dati na </w:t>
      </w:r>
      <w:r w:rsidRPr="00B40590">
        <w:rPr>
          <w:rFonts w:ascii="Calibri" w:eastAsia="Calibri" w:hAnsi="Calibri"/>
          <w:sz w:val="22"/>
          <w:szCs w:val="22"/>
        </w:rPr>
        <w:t xml:space="preserve">razpolago tiste podatke, ki so neizogibno potrebni za pravilno in kvalitetno izvedbo </w:t>
      </w:r>
      <w:r>
        <w:rPr>
          <w:rFonts w:ascii="Calibri" w:eastAsia="Calibri" w:hAnsi="Calibri"/>
          <w:sz w:val="22"/>
          <w:szCs w:val="22"/>
        </w:rPr>
        <w:t>njegov</w:t>
      </w:r>
      <w:r w:rsidRPr="00B40590">
        <w:rPr>
          <w:rFonts w:ascii="Calibri" w:eastAsia="Calibri" w:hAnsi="Calibri"/>
          <w:sz w:val="22"/>
          <w:szCs w:val="22"/>
        </w:rPr>
        <w:t>ih obveznosti</w:t>
      </w:r>
      <w:r>
        <w:rPr>
          <w:rFonts w:ascii="Calibri" w:eastAsia="Calibri" w:hAnsi="Calibri"/>
          <w:sz w:val="22"/>
          <w:szCs w:val="22"/>
        </w:rPr>
        <w:t>.</w:t>
      </w:r>
    </w:p>
    <w:p w14:paraId="6E0DEC16" w14:textId="77777777" w:rsidR="006442B3" w:rsidRDefault="006442B3" w:rsidP="00166CD6">
      <w:pPr>
        <w:spacing w:after="0"/>
        <w:jc w:val="center"/>
        <w:rPr>
          <w:b/>
          <w:sz w:val="22"/>
          <w:szCs w:val="22"/>
        </w:rPr>
      </w:pPr>
    </w:p>
    <w:p w14:paraId="5C5F381E" w14:textId="406E99C5" w:rsidR="00166CD6" w:rsidRDefault="00166CD6" w:rsidP="00166CD6">
      <w:pPr>
        <w:spacing w:after="0"/>
        <w:jc w:val="center"/>
        <w:rPr>
          <w:b/>
          <w:sz w:val="22"/>
          <w:szCs w:val="22"/>
        </w:rPr>
      </w:pPr>
      <w:r>
        <w:rPr>
          <w:b/>
          <w:sz w:val="22"/>
          <w:szCs w:val="22"/>
        </w:rPr>
        <w:t>VIŠJA SILA</w:t>
      </w:r>
    </w:p>
    <w:p w14:paraId="4BF8BFF3" w14:textId="77777777" w:rsidR="00166CD6" w:rsidRDefault="00166CD6" w:rsidP="00166CD6">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20E89A15" w14:textId="77777777" w:rsidR="00166CD6" w:rsidRDefault="00166CD6" w:rsidP="00166CD6">
      <w:pPr>
        <w:spacing w:after="0"/>
        <w:rPr>
          <w:sz w:val="22"/>
          <w:szCs w:val="22"/>
        </w:rPr>
      </w:pPr>
    </w:p>
    <w:p w14:paraId="166BD213" w14:textId="77777777" w:rsidR="00166CD6" w:rsidRDefault="00166CD6" w:rsidP="00166CD6">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Kot višja sila se štejejo nepričakovani naravni dogodki, ki imajo značaj elementarne nesreče (povodenj, potresi, požari itd.) in drugi dogodki, ki jih ni mogoče odpraviti, se jim izogniti ali odvrniti.</w:t>
      </w:r>
    </w:p>
    <w:p w14:paraId="4166F074" w14:textId="77777777" w:rsidR="00166CD6" w:rsidRDefault="00166CD6" w:rsidP="00166CD6">
      <w:pPr>
        <w:autoSpaceDE w:val="0"/>
        <w:autoSpaceDN w:val="0"/>
        <w:adjustRightInd w:val="0"/>
        <w:spacing w:after="0"/>
        <w:ind w:right="62"/>
        <w:rPr>
          <w:rFonts w:ascii="Calibri" w:eastAsia="Calibri" w:hAnsi="Calibri"/>
          <w:sz w:val="22"/>
          <w:szCs w:val="22"/>
        </w:rPr>
      </w:pPr>
    </w:p>
    <w:p w14:paraId="25236BE8" w14:textId="77777777" w:rsidR="00166CD6" w:rsidRDefault="00166CD6" w:rsidP="00166CD6">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 xml:space="preserve">Nastop višje sile oprošča izvajalca in naročnika izpolnitve obveznosti iz te pogodbe za čas trajanja višje sile in odpravo posledic le-te, prav tako ju oprošča obveznosti plačila odškodnin zaradi neizpolnjevanja pogodbenih obveznosti v času trajanja višje sile. </w:t>
      </w:r>
    </w:p>
    <w:p w14:paraId="5AEF6DFC" w14:textId="77777777" w:rsidR="00166CD6" w:rsidRDefault="00166CD6" w:rsidP="00166CD6">
      <w:pPr>
        <w:autoSpaceDE w:val="0"/>
        <w:autoSpaceDN w:val="0"/>
        <w:adjustRightInd w:val="0"/>
        <w:spacing w:after="0"/>
        <w:ind w:right="62"/>
        <w:rPr>
          <w:rFonts w:ascii="Calibri" w:eastAsia="Calibri" w:hAnsi="Calibri"/>
          <w:sz w:val="22"/>
          <w:szCs w:val="22"/>
        </w:rPr>
      </w:pPr>
    </w:p>
    <w:p w14:paraId="2E5B3A0F" w14:textId="77777777" w:rsidR="00166CD6" w:rsidRDefault="00166CD6" w:rsidP="00166CD6">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 xml:space="preserve">Pogodbeni stranki ne odgovarjata za škodo, ki je nastala kot posledica delovanja višje sile oz. vzrokov, na katere nastanek in delovanje nista mogli vplivati. </w:t>
      </w:r>
    </w:p>
    <w:p w14:paraId="7CCF1F4C" w14:textId="77777777" w:rsidR="00166CD6" w:rsidRDefault="00166CD6" w:rsidP="00166CD6">
      <w:pPr>
        <w:autoSpaceDE w:val="0"/>
        <w:autoSpaceDN w:val="0"/>
        <w:adjustRightInd w:val="0"/>
        <w:spacing w:after="0"/>
        <w:ind w:right="62"/>
        <w:rPr>
          <w:rFonts w:ascii="Calibri" w:eastAsia="Calibri" w:hAnsi="Calibri"/>
          <w:sz w:val="22"/>
          <w:szCs w:val="22"/>
        </w:rPr>
      </w:pPr>
    </w:p>
    <w:p w14:paraId="30F09C40" w14:textId="77777777" w:rsidR="00166CD6" w:rsidRDefault="00166CD6" w:rsidP="00166CD6">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Pogodbena stranka, ki se sklicuje na višjo silo je dolžna o nastopu višje sile in njenem prenehanju takoj pisno obvestiti drugo pogodbeno stranko. V nasprotnem primeru odgovarja za vso, zaradi tega nastalo škodo.</w:t>
      </w:r>
    </w:p>
    <w:p w14:paraId="19A6FD9F" w14:textId="77777777" w:rsidR="00166CD6" w:rsidRDefault="00166CD6" w:rsidP="00166CD6">
      <w:pPr>
        <w:autoSpaceDE w:val="0"/>
        <w:autoSpaceDN w:val="0"/>
        <w:adjustRightInd w:val="0"/>
        <w:spacing w:after="0"/>
        <w:ind w:right="62"/>
        <w:rPr>
          <w:rFonts w:ascii="Calibri" w:eastAsia="Calibri" w:hAnsi="Calibri"/>
          <w:sz w:val="22"/>
          <w:szCs w:val="22"/>
        </w:rPr>
      </w:pPr>
    </w:p>
    <w:p w14:paraId="365C8358" w14:textId="77777777" w:rsidR="00166CD6" w:rsidRDefault="00166CD6" w:rsidP="00166CD6">
      <w:pPr>
        <w:autoSpaceDE w:val="0"/>
        <w:autoSpaceDN w:val="0"/>
        <w:adjustRightInd w:val="0"/>
        <w:spacing w:after="0"/>
        <w:ind w:right="62"/>
        <w:rPr>
          <w:rFonts w:ascii="Calibri" w:eastAsia="Calibri" w:hAnsi="Calibri"/>
          <w:sz w:val="22"/>
          <w:szCs w:val="22"/>
        </w:rPr>
      </w:pPr>
      <w:r>
        <w:rPr>
          <w:rFonts w:ascii="Calibri" w:eastAsia="Calibri" w:hAnsi="Calibri"/>
          <w:sz w:val="22"/>
          <w:szCs w:val="22"/>
        </w:rPr>
        <w:t>Primere višje sile in njihovo trajanje ugotavljata pogodbeni stranki sporazumno.</w:t>
      </w:r>
    </w:p>
    <w:p w14:paraId="1627A4DB" w14:textId="77777777" w:rsidR="00166CD6" w:rsidRDefault="00166CD6" w:rsidP="00166CD6">
      <w:pPr>
        <w:autoSpaceDE w:val="0"/>
        <w:autoSpaceDN w:val="0"/>
        <w:adjustRightInd w:val="0"/>
        <w:spacing w:after="0"/>
        <w:ind w:right="62"/>
        <w:rPr>
          <w:rFonts w:ascii="Calibri" w:eastAsia="Calibri" w:hAnsi="Calibri"/>
          <w:sz w:val="22"/>
          <w:szCs w:val="22"/>
        </w:rPr>
      </w:pPr>
    </w:p>
    <w:p w14:paraId="09EC2FE4" w14:textId="77777777" w:rsidR="00166CD6" w:rsidRDefault="00166CD6" w:rsidP="00166CD6">
      <w:pPr>
        <w:spacing w:after="0"/>
        <w:jc w:val="center"/>
        <w:rPr>
          <w:b/>
          <w:sz w:val="22"/>
          <w:szCs w:val="22"/>
        </w:rPr>
      </w:pPr>
      <w:r>
        <w:rPr>
          <w:b/>
          <w:sz w:val="22"/>
          <w:szCs w:val="22"/>
        </w:rPr>
        <w:t>POSLOVNA SKRIVNOST</w:t>
      </w:r>
    </w:p>
    <w:p w14:paraId="44F5F87F" w14:textId="77777777" w:rsidR="00166CD6" w:rsidRDefault="00166CD6" w:rsidP="00166CD6">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2B4B0298" w14:textId="77777777" w:rsidR="00166CD6" w:rsidRDefault="00166CD6" w:rsidP="00166CD6">
      <w:pPr>
        <w:autoSpaceDE w:val="0"/>
        <w:autoSpaceDN w:val="0"/>
        <w:adjustRightInd w:val="0"/>
        <w:spacing w:after="0"/>
        <w:rPr>
          <w:rFonts w:ascii="Calibri" w:eastAsia="Calibri" w:hAnsi="Calibri"/>
          <w:sz w:val="22"/>
          <w:szCs w:val="22"/>
        </w:rPr>
      </w:pPr>
    </w:p>
    <w:p w14:paraId="77AF4E9E" w14:textId="77777777" w:rsidR="00166CD6" w:rsidRDefault="00166CD6" w:rsidP="00166CD6">
      <w:pPr>
        <w:spacing w:after="0"/>
        <w:rPr>
          <w:rFonts w:ascii="Calibri" w:eastAsia="Calibri" w:hAnsi="Calibri"/>
          <w:sz w:val="22"/>
          <w:szCs w:val="22"/>
        </w:rPr>
      </w:pPr>
      <w:r>
        <w:rPr>
          <w:rFonts w:ascii="Calibri" w:eastAsia="Calibri" w:hAnsi="Calibri"/>
          <w:sz w:val="22"/>
          <w:szCs w:val="22"/>
        </w:rPr>
        <w:t>Vsi podatki in informacije, ki jih izvajalec v času trajanja te pogodbe pridobi od naročnika ali se nanj nanašajo, predstavljajo poslovno skrivnost, iz česar izhaja njegova obveznost do molčečnosti in varovanja poslovne skrivnosti ves čas veljavnosti te pogodbe in tudi po njenem prenehanju.</w:t>
      </w:r>
    </w:p>
    <w:p w14:paraId="1B67F597" w14:textId="77777777" w:rsidR="00166CD6" w:rsidRDefault="00166CD6" w:rsidP="00166CD6">
      <w:pPr>
        <w:spacing w:after="0"/>
        <w:rPr>
          <w:rFonts w:ascii="Calibri" w:eastAsia="Calibri" w:hAnsi="Calibri"/>
          <w:sz w:val="22"/>
          <w:szCs w:val="22"/>
        </w:rPr>
      </w:pPr>
    </w:p>
    <w:p w14:paraId="7E4574CC" w14:textId="77777777" w:rsidR="00166CD6" w:rsidRDefault="00166CD6" w:rsidP="00166CD6">
      <w:pPr>
        <w:pStyle w:val="ListParagraph"/>
        <w:numPr>
          <w:ilvl w:val="0"/>
          <w:numId w:val="0"/>
        </w:numPr>
        <w:spacing w:after="0"/>
        <w:ind w:left="720"/>
        <w:rPr>
          <w:b/>
          <w:sz w:val="22"/>
          <w:szCs w:val="22"/>
        </w:rPr>
      </w:pPr>
      <w:r>
        <w:rPr>
          <w:b/>
          <w:sz w:val="22"/>
          <w:szCs w:val="22"/>
        </w:rPr>
        <w:t>FINANČNO ZAVAROVANJE ZA DOBRO IZVEDBO POGODBENIH OBVEZNOSTI</w:t>
      </w:r>
    </w:p>
    <w:p w14:paraId="499EB93C" w14:textId="77777777" w:rsidR="00166CD6" w:rsidRDefault="00166CD6" w:rsidP="00166CD6">
      <w:pPr>
        <w:pStyle w:val="ListParagraph"/>
        <w:numPr>
          <w:ilvl w:val="0"/>
          <w:numId w:val="25"/>
        </w:numPr>
        <w:spacing w:after="0"/>
        <w:jc w:val="center"/>
        <w:rPr>
          <w:rFonts w:ascii="Calibri" w:eastAsia="Calibri" w:hAnsi="Calibri"/>
          <w:b/>
          <w:sz w:val="22"/>
          <w:szCs w:val="22"/>
        </w:rPr>
      </w:pPr>
      <w:r>
        <w:rPr>
          <w:rFonts w:ascii="Calibri" w:eastAsia="Calibri" w:hAnsi="Calibri"/>
          <w:b/>
          <w:sz w:val="22"/>
          <w:szCs w:val="22"/>
        </w:rPr>
        <w:t>člen</w:t>
      </w:r>
    </w:p>
    <w:p w14:paraId="693507D7" w14:textId="77777777" w:rsidR="00166CD6" w:rsidRDefault="00166CD6" w:rsidP="00166CD6">
      <w:pPr>
        <w:spacing w:after="0"/>
        <w:rPr>
          <w:sz w:val="22"/>
          <w:szCs w:val="22"/>
        </w:rPr>
      </w:pPr>
    </w:p>
    <w:p w14:paraId="327AA32A" w14:textId="627EA9E0" w:rsidR="00166CD6" w:rsidRDefault="00166CD6" w:rsidP="00166CD6">
      <w:pPr>
        <w:spacing w:after="0"/>
        <w:rPr>
          <w:sz w:val="22"/>
          <w:szCs w:val="22"/>
        </w:rPr>
      </w:pPr>
      <w:r>
        <w:rPr>
          <w:rFonts w:ascii="Calibri" w:eastAsia="Calibri" w:hAnsi="Calibri"/>
          <w:sz w:val="22"/>
          <w:szCs w:val="22"/>
        </w:rPr>
        <w:t>Izvajalec</w:t>
      </w:r>
      <w:r>
        <w:rPr>
          <w:sz w:val="22"/>
          <w:szCs w:val="22"/>
        </w:rPr>
        <w:t xml:space="preserve"> je najkasneje v osmih dneh </w:t>
      </w:r>
      <w:r w:rsidR="00394A3F">
        <w:rPr>
          <w:sz w:val="22"/>
          <w:szCs w:val="22"/>
        </w:rPr>
        <w:t xml:space="preserve">po sklenitvi te </w:t>
      </w:r>
      <w:r>
        <w:rPr>
          <w:sz w:val="22"/>
          <w:szCs w:val="22"/>
        </w:rPr>
        <w:t xml:space="preserve">pogodbe, kot pogoj za veljavnost pogodbe, naročniku izroči zavarovanje v obliki bančne garancije/kavcijskega zavarovanja za dobro izvedbo pogodbenih obveznosti v višini </w:t>
      </w:r>
      <w:r w:rsidR="006442B3" w:rsidRPr="006442B3">
        <w:rPr>
          <w:sz w:val="22"/>
          <w:szCs w:val="22"/>
        </w:rPr>
        <w:t>3</w:t>
      </w:r>
      <w:r w:rsidR="00614008" w:rsidRPr="006442B3">
        <w:rPr>
          <w:sz w:val="22"/>
          <w:szCs w:val="22"/>
        </w:rPr>
        <w:t>5</w:t>
      </w:r>
      <w:r w:rsidRPr="006442B3">
        <w:rPr>
          <w:sz w:val="22"/>
          <w:szCs w:val="22"/>
        </w:rPr>
        <w:t>.000 EUR, z</w:t>
      </w:r>
      <w:r>
        <w:rPr>
          <w:sz w:val="22"/>
          <w:szCs w:val="22"/>
        </w:rPr>
        <w:t xml:space="preserve"> veljavnostjo 60 dni po koncu trajanja te pogodbe. </w:t>
      </w:r>
    </w:p>
    <w:p w14:paraId="657A3128" w14:textId="77777777" w:rsidR="004F2C8D" w:rsidRDefault="004F2C8D" w:rsidP="00166CD6">
      <w:pPr>
        <w:spacing w:after="0"/>
        <w:rPr>
          <w:sz w:val="22"/>
          <w:szCs w:val="22"/>
        </w:rPr>
      </w:pPr>
    </w:p>
    <w:p w14:paraId="115AC5CF" w14:textId="77777777" w:rsidR="00166CD6" w:rsidRDefault="00166CD6" w:rsidP="00166CD6">
      <w:pPr>
        <w:spacing w:after="0"/>
        <w:rPr>
          <w:sz w:val="22"/>
          <w:szCs w:val="22"/>
        </w:rPr>
      </w:pPr>
      <w:r>
        <w:rPr>
          <w:sz w:val="22"/>
          <w:szCs w:val="22"/>
        </w:rPr>
        <w:t xml:space="preserve">Če </w:t>
      </w:r>
      <w:r>
        <w:rPr>
          <w:rFonts w:ascii="Calibri" w:eastAsia="Calibri" w:hAnsi="Calibri"/>
          <w:sz w:val="22"/>
          <w:szCs w:val="22"/>
        </w:rPr>
        <w:t>izvajalec</w:t>
      </w:r>
      <w:r>
        <w:rPr>
          <w:sz w:val="22"/>
          <w:szCs w:val="22"/>
        </w:rPr>
        <w:t xml:space="preserve"> v roku iz prvega odstavka tega člena naročniku ne izroči bančne garancije/kavcijskega zavarovanja za dobro izvedbo pogodbenih obveznosti, pogodba preneha veljati.</w:t>
      </w:r>
    </w:p>
    <w:p w14:paraId="62635D28" w14:textId="77777777" w:rsidR="00166CD6" w:rsidRDefault="00166CD6" w:rsidP="00166CD6">
      <w:pPr>
        <w:spacing w:after="0"/>
        <w:rPr>
          <w:sz w:val="22"/>
          <w:szCs w:val="22"/>
        </w:rPr>
      </w:pPr>
    </w:p>
    <w:p w14:paraId="1BBCC9A3" w14:textId="3C05D4C5" w:rsidR="004F2C8D" w:rsidRDefault="00166CD6" w:rsidP="00166CD6">
      <w:pPr>
        <w:spacing w:after="0"/>
        <w:rPr>
          <w:sz w:val="22"/>
          <w:szCs w:val="22"/>
        </w:rPr>
      </w:pPr>
      <w:r>
        <w:rPr>
          <w:sz w:val="22"/>
          <w:szCs w:val="22"/>
        </w:rPr>
        <w:t>Naročnik lahko unovči bančno garancijo/kavcijsko zavarovanje za dobro izvedbo pogodbenih obveznosti, če</w:t>
      </w:r>
      <w:r w:rsidR="004F2C8D">
        <w:rPr>
          <w:sz w:val="22"/>
          <w:szCs w:val="22"/>
        </w:rPr>
        <w:t xml:space="preserve"> bo izvajalec:</w:t>
      </w:r>
      <w:r>
        <w:rPr>
          <w:sz w:val="22"/>
          <w:szCs w:val="22"/>
        </w:rPr>
        <w:t xml:space="preserve">  </w:t>
      </w:r>
    </w:p>
    <w:p w14:paraId="7757B8D9" w14:textId="33A406FD" w:rsidR="004F2C8D" w:rsidRPr="002323BF" w:rsidRDefault="004F2C8D" w:rsidP="004F2C8D">
      <w:pPr>
        <w:pStyle w:val="ListParagraph"/>
        <w:numPr>
          <w:ilvl w:val="0"/>
          <w:numId w:val="21"/>
        </w:numPr>
        <w:spacing w:after="0"/>
        <w:rPr>
          <w:rFonts w:cs="Times New Roman"/>
          <w:sz w:val="22"/>
          <w:szCs w:val="22"/>
          <w:lang w:eastAsia="sl-SI"/>
        </w:rPr>
      </w:pPr>
      <w:r w:rsidRPr="002323BF">
        <w:rPr>
          <w:rFonts w:cs="Times New Roman"/>
          <w:sz w:val="22"/>
          <w:szCs w:val="22"/>
          <w:lang w:eastAsia="sl-SI"/>
        </w:rPr>
        <w:t xml:space="preserve">kršil kakšno določbo </w:t>
      </w:r>
      <w:r>
        <w:rPr>
          <w:rFonts w:cs="Times New Roman"/>
          <w:sz w:val="22"/>
          <w:szCs w:val="22"/>
          <w:lang w:eastAsia="sl-SI"/>
        </w:rPr>
        <w:t>pogodbe</w:t>
      </w:r>
      <w:r w:rsidRPr="002323BF">
        <w:rPr>
          <w:rFonts w:cs="Times New Roman"/>
          <w:sz w:val="22"/>
          <w:szCs w:val="22"/>
          <w:lang w:eastAsia="sl-SI"/>
        </w:rPr>
        <w:t xml:space="preserve"> in kršitev ne bo odpravljena v roku 5 (petih) dni od poziva naročnika oz. kršitve ne bo mogoče odpraviti;</w:t>
      </w:r>
    </w:p>
    <w:p w14:paraId="7B5B50AB" w14:textId="064487B8" w:rsidR="004F2C8D" w:rsidRPr="002323BF" w:rsidRDefault="004F2C8D" w:rsidP="004F2C8D">
      <w:pPr>
        <w:pStyle w:val="ListParagraph"/>
        <w:numPr>
          <w:ilvl w:val="0"/>
          <w:numId w:val="21"/>
        </w:numPr>
        <w:spacing w:after="0"/>
        <w:rPr>
          <w:rFonts w:cs="Times New Roman"/>
          <w:sz w:val="22"/>
          <w:szCs w:val="22"/>
          <w:lang w:eastAsia="sl-SI"/>
        </w:rPr>
      </w:pPr>
      <w:r w:rsidRPr="002323BF">
        <w:rPr>
          <w:rFonts w:cs="Times New Roman"/>
          <w:sz w:val="22"/>
          <w:szCs w:val="22"/>
          <w:lang w:eastAsia="sl-SI"/>
        </w:rPr>
        <w:t xml:space="preserve">storitve, prevzete na podlagi te </w:t>
      </w:r>
      <w:r>
        <w:rPr>
          <w:rFonts w:cs="Times New Roman"/>
          <w:sz w:val="22"/>
          <w:szCs w:val="22"/>
          <w:lang w:eastAsia="sl-SI"/>
        </w:rPr>
        <w:t>pogodbe</w:t>
      </w:r>
      <w:r w:rsidRPr="002323BF">
        <w:rPr>
          <w:rFonts w:cs="Times New Roman"/>
          <w:sz w:val="22"/>
          <w:szCs w:val="22"/>
          <w:lang w:eastAsia="sl-SI"/>
        </w:rPr>
        <w:t>, opravljal nekvalitetno in nestrokovno;</w:t>
      </w:r>
    </w:p>
    <w:p w14:paraId="7932A96D" w14:textId="6D52C81D" w:rsidR="004F2C8D" w:rsidRPr="002323BF" w:rsidRDefault="004F2C8D" w:rsidP="004F2C8D">
      <w:pPr>
        <w:pStyle w:val="ListParagraph"/>
        <w:numPr>
          <w:ilvl w:val="0"/>
          <w:numId w:val="21"/>
        </w:numPr>
        <w:spacing w:after="0"/>
        <w:rPr>
          <w:rFonts w:cs="Times New Roman"/>
          <w:sz w:val="22"/>
          <w:szCs w:val="22"/>
          <w:lang w:eastAsia="sl-SI"/>
        </w:rPr>
      </w:pPr>
      <w:r w:rsidRPr="002323BF">
        <w:rPr>
          <w:rFonts w:cs="Times New Roman"/>
          <w:sz w:val="22"/>
          <w:szCs w:val="22"/>
          <w:lang w:eastAsia="sl-SI"/>
        </w:rPr>
        <w:t xml:space="preserve">zamujal pri dogovorjenih rokih za izvedbo </w:t>
      </w:r>
      <w:r>
        <w:rPr>
          <w:rFonts w:cs="Times New Roman"/>
          <w:sz w:val="22"/>
          <w:szCs w:val="22"/>
          <w:lang w:eastAsia="sl-SI"/>
        </w:rPr>
        <w:t>pogodbenih</w:t>
      </w:r>
      <w:r w:rsidRPr="002323BF">
        <w:rPr>
          <w:rFonts w:cs="Times New Roman"/>
          <w:sz w:val="22"/>
          <w:szCs w:val="22"/>
          <w:lang w:eastAsia="sl-SI"/>
        </w:rPr>
        <w:t xml:space="preserve"> del za več kot </w:t>
      </w:r>
      <w:r>
        <w:rPr>
          <w:rFonts w:cs="Times New Roman"/>
          <w:sz w:val="22"/>
          <w:szCs w:val="22"/>
          <w:lang w:eastAsia="sl-SI"/>
        </w:rPr>
        <w:t>2</w:t>
      </w:r>
      <w:r w:rsidRPr="002323BF">
        <w:rPr>
          <w:rFonts w:cs="Times New Roman"/>
          <w:sz w:val="22"/>
          <w:szCs w:val="22"/>
          <w:lang w:eastAsia="sl-SI"/>
        </w:rPr>
        <w:t>0 (</w:t>
      </w:r>
      <w:r>
        <w:rPr>
          <w:rFonts w:cs="Times New Roman"/>
          <w:sz w:val="22"/>
          <w:szCs w:val="22"/>
          <w:lang w:eastAsia="sl-SI"/>
        </w:rPr>
        <w:t>dvajset</w:t>
      </w:r>
      <w:r w:rsidRPr="002323BF">
        <w:rPr>
          <w:rFonts w:cs="Times New Roman"/>
          <w:sz w:val="22"/>
          <w:szCs w:val="22"/>
          <w:lang w:eastAsia="sl-SI"/>
        </w:rPr>
        <w:t>) dni.</w:t>
      </w:r>
    </w:p>
    <w:p w14:paraId="3BC4AA47" w14:textId="77777777" w:rsidR="00166CD6" w:rsidRDefault="00166CD6" w:rsidP="00166CD6">
      <w:pPr>
        <w:spacing w:after="0"/>
        <w:rPr>
          <w:sz w:val="22"/>
          <w:szCs w:val="22"/>
        </w:rPr>
      </w:pPr>
    </w:p>
    <w:p w14:paraId="02C548B4" w14:textId="77777777" w:rsidR="00166CD6" w:rsidRDefault="00166CD6" w:rsidP="00166CD6">
      <w:pPr>
        <w:spacing w:after="0"/>
        <w:jc w:val="center"/>
        <w:rPr>
          <w:b/>
          <w:sz w:val="22"/>
          <w:szCs w:val="22"/>
        </w:rPr>
      </w:pPr>
      <w:r w:rsidRPr="00205EB5">
        <w:rPr>
          <w:b/>
          <w:sz w:val="22"/>
          <w:szCs w:val="22"/>
        </w:rPr>
        <w:t>POGODBENA KAZEN</w:t>
      </w:r>
    </w:p>
    <w:p w14:paraId="6582CBDF"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65D429D7" w14:textId="77777777" w:rsidR="00166CD6" w:rsidRDefault="00166CD6" w:rsidP="00166CD6">
      <w:pPr>
        <w:spacing w:after="0"/>
        <w:rPr>
          <w:rFonts w:eastAsia="Times New Roman" w:cs="Arial"/>
          <w:sz w:val="22"/>
          <w:szCs w:val="22"/>
        </w:rPr>
      </w:pPr>
    </w:p>
    <w:p w14:paraId="1756094E" w14:textId="77777777" w:rsidR="00166CD6" w:rsidRDefault="00166CD6" w:rsidP="00166CD6">
      <w:pPr>
        <w:spacing w:after="0"/>
        <w:rPr>
          <w:rFonts w:ascii="Calibri" w:eastAsia="Calibri" w:hAnsi="Calibri"/>
          <w:sz w:val="22"/>
          <w:szCs w:val="22"/>
        </w:rPr>
      </w:pPr>
      <w:r>
        <w:rPr>
          <w:rFonts w:ascii="Calibri" w:eastAsia="Calibri" w:hAnsi="Calibri"/>
          <w:sz w:val="22"/>
          <w:szCs w:val="22"/>
        </w:rPr>
        <w:t xml:space="preserve">Pogodbeni stranki dogovorita pogodbeno kazen za primer, če izvajalec pogodbenih obveznosti ne izvede ali jih ne izvede pravočasno. </w:t>
      </w:r>
    </w:p>
    <w:p w14:paraId="5AAFB3E6" w14:textId="77777777" w:rsidR="00166CD6" w:rsidRDefault="00166CD6" w:rsidP="00166CD6">
      <w:pPr>
        <w:spacing w:after="0"/>
        <w:rPr>
          <w:rFonts w:ascii="Calibri" w:eastAsia="Calibri" w:hAnsi="Calibri"/>
          <w:sz w:val="22"/>
          <w:szCs w:val="22"/>
        </w:rPr>
      </w:pPr>
    </w:p>
    <w:p w14:paraId="21957219" w14:textId="12F06099" w:rsidR="00166CD6" w:rsidRDefault="00166CD6" w:rsidP="00166CD6">
      <w:pPr>
        <w:spacing w:after="0"/>
        <w:rPr>
          <w:rFonts w:ascii="Calibri" w:eastAsia="Calibri" w:hAnsi="Calibri"/>
          <w:sz w:val="22"/>
          <w:szCs w:val="22"/>
        </w:rPr>
      </w:pPr>
      <w:r>
        <w:rPr>
          <w:rFonts w:ascii="Calibri" w:eastAsia="Calibri" w:hAnsi="Calibri"/>
          <w:sz w:val="22"/>
          <w:szCs w:val="22"/>
        </w:rPr>
        <w:t xml:space="preserve">Če je izvajalec z izvedbo pogodbenih obveznosti v zamudi, je dolžan za vsak dan zamude plačati naročniku pogodbeno kazen v višini 0,5 % od pogodbene vrednosti </w:t>
      </w:r>
      <w:r w:rsidRPr="003D5CFB">
        <w:rPr>
          <w:rFonts w:ascii="Calibri" w:eastAsia="Calibri" w:hAnsi="Calibri"/>
          <w:sz w:val="22"/>
          <w:szCs w:val="22"/>
        </w:rPr>
        <w:t>posameznega naročila brez</w:t>
      </w:r>
      <w:r>
        <w:rPr>
          <w:rFonts w:ascii="Calibri" w:eastAsia="Calibri" w:hAnsi="Calibri"/>
          <w:sz w:val="22"/>
          <w:szCs w:val="22"/>
        </w:rPr>
        <w:t xml:space="preserve"> DDV, vendar največ 10 % pogodbene vrednosti posameznega naročila brez DDV. </w:t>
      </w:r>
    </w:p>
    <w:p w14:paraId="7D46E000" w14:textId="77777777" w:rsidR="00166CD6" w:rsidRDefault="00166CD6" w:rsidP="00166CD6">
      <w:pPr>
        <w:spacing w:after="0"/>
        <w:rPr>
          <w:rFonts w:ascii="Calibri" w:eastAsia="Calibri" w:hAnsi="Calibri"/>
          <w:sz w:val="22"/>
          <w:szCs w:val="22"/>
        </w:rPr>
      </w:pPr>
    </w:p>
    <w:p w14:paraId="230C65AD" w14:textId="56292D83" w:rsidR="00166CD6" w:rsidRDefault="00166CD6" w:rsidP="00166CD6">
      <w:pPr>
        <w:spacing w:after="0"/>
        <w:rPr>
          <w:rFonts w:ascii="Calibri" w:eastAsia="Calibri" w:hAnsi="Calibri"/>
          <w:sz w:val="22"/>
          <w:szCs w:val="22"/>
        </w:rPr>
      </w:pPr>
      <w:r>
        <w:rPr>
          <w:rFonts w:ascii="Calibri" w:eastAsia="Calibri" w:hAnsi="Calibri"/>
          <w:sz w:val="22"/>
          <w:szCs w:val="22"/>
        </w:rPr>
        <w:t>Če izvajalec po lastni krivdi zamuja z izpolnitvijo pogodbenih obveznosti za posamezno naročilo za več kot 20 dni, lahko naročnik odstopi od pogodbe</w:t>
      </w:r>
      <w:r w:rsidR="003C77B8">
        <w:rPr>
          <w:rFonts w:ascii="Calibri" w:eastAsia="Calibri" w:hAnsi="Calibri"/>
          <w:sz w:val="22"/>
          <w:szCs w:val="22"/>
        </w:rPr>
        <w:t xml:space="preserve">. </w:t>
      </w:r>
    </w:p>
    <w:p w14:paraId="2DA55320" w14:textId="77777777" w:rsidR="00166CD6" w:rsidRDefault="00166CD6" w:rsidP="00166CD6">
      <w:pPr>
        <w:spacing w:after="0"/>
        <w:rPr>
          <w:rFonts w:ascii="Calibri" w:eastAsia="Calibri" w:hAnsi="Calibri"/>
          <w:sz w:val="22"/>
          <w:szCs w:val="22"/>
        </w:rPr>
      </w:pPr>
    </w:p>
    <w:p w14:paraId="6834EC12" w14:textId="69DFDCE6" w:rsidR="003C77B8" w:rsidRPr="003C77B8" w:rsidRDefault="003C77B8" w:rsidP="003C77B8">
      <w:pPr>
        <w:spacing w:after="0"/>
        <w:rPr>
          <w:rFonts w:ascii="Calibri" w:eastAsia="Calibri" w:hAnsi="Calibri"/>
          <w:sz w:val="22"/>
          <w:szCs w:val="22"/>
        </w:rPr>
      </w:pPr>
      <w:r w:rsidRPr="003C77B8">
        <w:rPr>
          <w:rFonts w:ascii="Calibri" w:eastAsia="Calibri" w:hAnsi="Calibri"/>
          <w:sz w:val="22"/>
          <w:szCs w:val="22"/>
        </w:rPr>
        <w:t xml:space="preserve">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w:t>
      </w:r>
      <w:r w:rsidR="000A1562">
        <w:rPr>
          <w:rFonts w:ascii="Calibri" w:eastAsia="Calibri" w:hAnsi="Calibri"/>
          <w:sz w:val="22"/>
          <w:szCs w:val="22"/>
        </w:rPr>
        <w:t xml:space="preserve">Pravico do povračila škode naročnik uveljavlja po splošnih načelih odškodninske odgovornosti, neodvisno od uveljavljanja pogodbene kazni. </w:t>
      </w:r>
    </w:p>
    <w:p w14:paraId="5B629514" w14:textId="77777777" w:rsidR="003C77B8" w:rsidRDefault="003C77B8" w:rsidP="003C77B8">
      <w:pPr>
        <w:spacing w:after="0"/>
        <w:rPr>
          <w:rFonts w:ascii="Calibri" w:eastAsia="Calibri" w:hAnsi="Calibri"/>
          <w:sz w:val="22"/>
          <w:szCs w:val="22"/>
        </w:rPr>
      </w:pPr>
    </w:p>
    <w:p w14:paraId="3871CA78" w14:textId="31E999AC" w:rsidR="003C77B8" w:rsidRPr="003C77B8" w:rsidRDefault="003C77B8" w:rsidP="00AF12BC">
      <w:pPr>
        <w:tabs>
          <w:tab w:val="left" w:pos="6190"/>
        </w:tabs>
        <w:spacing w:after="0"/>
        <w:rPr>
          <w:rFonts w:ascii="Calibri" w:eastAsia="Calibri" w:hAnsi="Calibri"/>
          <w:sz w:val="22"/>
          <w:szCs w:val="22"/>
        </w:rPr>
      </w:pPr>
      <w:r w:rsidRPr="003C77B8">
        <w:rPr>
          <w:rFonts w:ascii="Calibri" w:eastAsia="Calibri" w:hAnsi="Calibri"/>
          <w:sz w:val="22"/>
          <w:szCs w:val="22"/>
        </w:rPr>
        <w:t>Pogodbena kazen se dokončno obračuna pri izdaji računa.</w:t>
      </w:r>
    </w:p>
    <w:p w14:paraId="03D4A394" w14:textId="77777777" w:rsidR="00B421EF" w:rsidRDefault="00B421EF" w:rsidP="00166CD6">
      <w:pPr>
        <w:suppressAutoHyphens/>
        <w:spacing w:after="0"/>
        <w:rPr>
          <w:rFonts w:ascii="Calibri" w:eastAsia="Calibri" w:hAnsi="Calibri"/>
          <w:sz w:val="22"/>
          <w:szCs w:val="22"/>
        </w:rPr>
      </w:pPr>
    </w:p>
    <w:p w14:paraId="748C7D9C" w14:textId="77777777" w:rsidR="00166CD6" w:rsidRPr="002958BB" w:rsidRDefault="00166CD6" w:rsidP="00166CD6">
      <w:pPr>
        <w:suppressAutoHyphens/>
        <w:spacing w:after="0"/>
        <w:jc w:val="center"/>
        <w:rPr>
          <w:b/>
          <w:sz w:val="22"/>
          <w:szCs w:val="22"/>
        </w:rPr>
      </w:pPr>
      <w:r w:rsidRPr="002958BB">
        <w:rPr>
          <w:b/>
          <w:sz w:val="22"/>
          <w:szCs w:val="22"/>
        </w:rPr>
        <w:t>ODŠKODNINSKA ODGOVORNOST</w:t>
      </w:r>
    </w:p>
    <w:p w14:paraId="4CBBC707" w14:textId="77777777" w:rsidR="00166CD6" w:rsidRPr="002958BB" w:rsidRDefault="00166CD6" w:rsidP="00166CD6">
      <w:pPr>
        <w:pStyle w:val="ListParagraph"/>
        <w:numPr>
          <w:ilvl w:val="0"/>
          <w:numId w:val="25"/>
        </w:numPr>
        <w:suppressAutoHyphens/>
        <w:spacing w:after="0"/>
        <w:jc w:val="center"/>
        <w:rPr>
          <w:b/>
          <w:sz w:val="22"/>
          <w:szCs w:val="22"/>
        </w:rPr>
      </w:pPr>
      <w:r w:rsidRPr="002958BB">
        <w:rPr>
          <w:b/>
          <w:sz w:val="22"/>
          <w:szCs w:val="22"/>
        </w:rPr>
        <w:t>člen</w:t>
      </w:r>
    </w:p>
    <w:p w14:paraId="5ACF2D09" w14:textId="77777777" w:rsidR="00166CD6" w:rsidRDefault="00166CD6" w:rsidP="00166CD6">
      <w:pPr>
        <w:suppressAutoHyphens/>
        <w:spacing w:after="0"/>
        <w:rPr>
          <w:rFonts w:ascii="Calibri" w:eastAsia="Calibri" w:hAnsi="Calibri"/>
          <w:sz w:val="22"/>
          <w:szCs w:val="22"/>
        </w:rPr>
      </w:pPr>
    </w:p>
    <w:p w14:paraId="58FF95C6" w14:textId="3CB08557" w:rsidR="00166CD6" w:rsidRDefault="00166CD6" w:rsidP="00166CD6">
      <w:pPr>
        <w:widowControl/>
        <w:tabs>
          <w:tab w:val="left" w:pos="6480"/>
        </w:tabs>
        <w:spacing w:after="0"/>
        <w:rPr>
          <w:rFonts w:ascii="Calibri" w:eastAsia="Calibri" w:hAnsi="Calibri"/>
          <w:sz w:val="22"/>
          <w:szCs w:val="22"/>
        </w:rPr>
      </w:pPr>
      <w:r w:rsidRPr="00D83BDB">
        <w:rPr>
          <w:rFonts w:ascii="Calibri" w:eastAsia="Calibri" w:hAnsi="Calibri"/>
          <w:sz w:val="22"/>
          <w:szCs w:val="22"/>
        </w:rPr>
        <w:t>Ne glede na določbe 1</w:t>
      </w:r>
      <w:r w:rsidR="006442B3">
        <w:rPr>
          <w:rFonts w:ascii="Calibri" w:eastAsia="Calibri" w:hAnsi="Calibri"/>
          <w:sz w:val="22"/>
          <w:szCs w:val="22"/>
        </w:rPr>
        <w:t>1</w:t>
      </w:r>
      <w:r w:rsidRPr="00D83BDB">
        <w:rPr>
          <w:rFonts w:ascii="Calibri" w:eastAsia="Calibri" w:hAnsi="Calibri"/>
          <w:sz w:val="22"/>
          <w:szCs w:val="22"/>
        </w:rPr>
        <w:t>. in 1</w:t>
      </w:r>
      <w:r w:rsidR="006442B3">
        <w:rPr>
          <w:rFonts w:ascii="Calibri" w:eastAsia="Calibri" w:hAnsi="Calibri"/>
          <w:sz w:val="22"/>
          <w:szCs w:val="22"/>
        </w:rPr>
        <w:t>2</w:t>
      </w:r>
      <w:r w:rsidRPr="00D83BDB">
        <w:rPr>
          <w:rFonts w:ascii="Calibri" w:eastAsia="Calibri" w:hAnsi="Calibri"/>
          <w:sz w:val="22"/>
          <w:szCs w:val="22"/>
        </w:rPr>
        <w:t>. člena bo izvajalec v celoti odgovarjal za vso škodo, ki bi nastala zaradi izvajanja del po tej pogodbi naročniku ali tretjim osebam. Izvajalec prav tako odgovarja za povzročeno gmotno in negmotno škodo, ki bi bila povzročena delavcem</w:t>
      </w:r>
      <w:r w:rsidRPr="00644368">
        <w:rPr>
          <w:rFonts w:ascii="Calibri" w:eastAsia="Calibri" w:hAnsi="Calibri"/>
          <w:sz w:val="22"/>
          <w:szCs w:val="22"/>
        </w:rPr>
        <w:t xml:space="preserve"> </w:t>
      </w:r>
      <w:r w:rsidRPr="00644368">
        <w:rPr>
          <w:rFonts w:ascii="Calibri" w:eastAsia="Calibri" w:hAnsi="Calibri"/>
          <w:sz w:val="22"/>
          <w:szCs w:val="22"/>
        </w:rPr>
        <w:lastRenderedPageBreak/>
        <w:t>naročnika ali katerim koli tretjim osebam, če je bila škoda povzročena zaradi oz. v zvezi z izvajanjem del po tej pogodbi.</w:t>
      </w:r>
    </w:p>
    <w:p w14:paraId="6021AF29" w14:textId="77777777" w:rsidR="00166CD6" w:rsidRPr="00644368" w:rsidRDefault="00166CD6" w:rsidP="00166CD6">
      <w:pPr>
        <w:widowControl/>
        <w:tabs>
          <w:tab w:val="left" w:pos="6480"/>
        </w:tabs>
        <w:spacing w:after="0"/>
        <w:rPr>
          <w:rFonts w:ascii="Calibri" w:eastAsia="Calibri" w:hAnsi="Calibri"/>
          <w:sz w:val="22"/>
          <w:szCs w:val="22"/>
        </w:rPr>
      </w:pPr>
    </w:p>
    <w:p w14:paraId="074996C2" w14:textId="77777777" w:rsidR="00166CD6" w:rsidRPr="002958BB" w:rsidRDefault="00166CD6" w:rsidP="00166CD6">
      <w:pPr>
        <w:suppressAutoHyphens/>
        <w:spacing w:after="0"/>
        <w:jc w:val="center"/>
        <w:rPr>
          <w:b/>
          <w:sz w:val="22"/>
          <w:szCs w:val="22"/>
        </w:rPr>
      </w:pPr>
      <w:r w:rsidRPr="002958BB">
        <w:rPr>
          <w:b/>
          <w:sz w:val="22"/>
          <w:szCs w:val="22"/>
        </w:rPr>
        <w:t>ZAUPNOST PODATKOV</w:t>
      </w:r>
    </w:p>
    <w:p w14:paraId="2D29424E" w14:textId="77777777" w:rsidR="00166CD6" w:rsidRPr="002958BB" w:rsidRDefault="00166CD6" w:rsidP="00166CD6">
      <w:pPr>
        <w:pStyle w:val="ListParagraph"/>
        <w:numPr>
          <w:ilvl w:val="0"/>
          <w:numId w:val="25"/>
        </w:numPr>
        <w:suppressAutoHyphens/>
        <w:spacing w:after="0"/>
        <w:jc w:val="center"/>
        <w:rPr>
          <w:b/>
          <w:sz w:val="22"/>
          <w:szCs w:val="22"/>
        </w:rPr>
      </w:pPr>
      <w:r w:rsidRPr="002958BB">
        <w:rPr>
          <w:b/>
          <w:sz w:val="22"/>
          <w:szCs w:val="22"/>
        </w:rPr>
        <w:t>člen</w:t>
      </w:r>
    </w:p>
    <w:p w14:paraId="22E17C29" w14:textId="77777777" w:rsidR="00166CD6" w:rsidRDefault="00166CD6" w:rsidP="00166CD6">
      <w:pPr>
        <w:suppressAutoHyphens/>
        <w:spacing w:after="0"/>
        <w:rPr>
          <w:rFonts w:ascii="Calibri" w:eastAsia="Calibri" w:hAnsi="Calibri"/>
          <w:sz w:val="22"/>
          <w:szCs w:val="22"/>
        </w:rPr>
      </w:pPr>
    </w:p>
    <w:p w14:paraId="3F64F1DC" w14:textId="77777777" w:rsidR="00166CD6" w:rsidRPr="002958BB" w:rsidRDefault="00166CD6" w:rsidP="00166CD6">
      <w:pPr>
        <w:spacing w:after="0"/>
        <w:rPr>
          <w:rFonts w:ascii="Calibri" w:eastAsia="Calibri" w:hAnsi="Calibri"/>
          <w:sz w:val="22"/>
          <w:szCs w:val="22"/>
        </w:rPr>
      </w:pPr>
      <w:r w:rsidRPr="002958BB">
        <w:rPr>
          <w:rFonts w:ascii="Calibri" w:eastAsia="Calibri" w:hAnsi="Calibri"/>
          <w:sz w:val="22"/>
          <w:szCs w:val="22"/>
        </w:rPr>
        <w:t>Izvajalec mora varovati vse zaupne informacije naročnika. Za zaupno informacijo se šteje vsaka informacija v kakršnikoli obliki (pisni, ustni ali elektronsko), za katero izvajalec izve v odnosu z naročnikom. Takšno informacijo izvajalec razkrije samo:</w:t>
      </w:r>
    </w:p>
    <w:p w14:paraId="1E9F4AE8" w14:textId="77777777" w:rsidR="00166CD6" w:rsidRPr="002958BB" w:rsidRDefault="00166CD6" w:rsidP="00166CD6">
      <w:pPr>
        <w:pStyle w:val="ListParagraph"/>
        <w:numPr>
          <w:ilvl w:val="0"/>
          <w:numId w:val="26"/>
        </w:numPr>
        <w:spacing w:after="0"/>
        <w:contextualSpacing w:val="0"/>
        <w:rPr>
          <w:rFonts w:ascii="Calibri" w:eastAsia="Calibri" w:hAnsi="Calibri"/>
          <w:sz w:val="22"/>
          <w:szCs w:val="22"/>
        </w:rPr>
      </w:pPr>
      <w:r w:rsidRPr="002958BB">
        <w:rPr>
          <w:rFonts w:ascii="Calibri" w:eastAsia="Calibri" w:hAnsi="Calibri"/>
          <w:sz w:val="22"/>
          <w:szCs w:val="22"/>
        </w:rPr>
        <w:t>če ima za razkritje izrecno pisno dovoljenje naročnika ali</w:t>
      </w:r>
    </w:p>
    <w:p w14:paraId="600972C8" w14:textId="77777777" w:rsidR="00166CD6" w:rsidRPr="002958BB" w:rsidRDefault="00166CD6" w:rsidP="00166CD6">
      <w:pPr>
        <w:pStyle w:val="ListParagraph"/>
        <w:numPr>
          <w:ilvl w:val="0"/>
          <w:numId w:val="26"/>
        </w:numPr>
        <w:spacing w:after="0"/>
        <w:contextualSpacing w:val="0"/>
        <w:rPr>
          <w:rFonts w:ascii="Calibri" w:eastAsia="Calibri" w:hAnsi="Calibri"/>
          <w:sz w:val="22"/>
          <w:szCs w:val="22"/>
        </w:rPr>
      </w:pPr>
      <w:r w:rsidRPr="002958BB">
        <w:rPr>
          <w:rFonts w:ascii="Calibri" w:eastAsia="Calibri" w:hAnsi="Calibri"/>
          <w:sz w:val="22"/>
          <w:szCs w:val="22"/>
        </w:rPr>
        <w:t>če tako upravičeno zahteva pristojno sodišče, oblastni ali nadzorni organ.</w:t>
      </w:r>
    </w:p>
    <w:p w14:paraId="65854DF4" w14:textId="77777777" w:rsidR="00166CD6" w:rsidRPr="002958BB" w:rsidRDefault="00166CD6" w:rsidP="00166CD6">
      <w:pPr>
        <w:spacing w:after="0"/>
        <w:rPr>
          <w:rFonts w:ascii="Calibri" w:eastAsia="Calibri" w:hAnsi="Calibri"/>
          <w:sz w:val="22"/>
          <w:szCs w:val="22"/>
        </w:rPr>
      </w:pPr>
    </w:p>
    <w:p w14:paraId="460C67AD" w14:textId="77777777" w:rsidR="00166CD6" w:rsidRPr="002958BB" w:rsidRDefault="00166CD6" w:rsidP="00166CD6">
      <w:pPr>
        <w:spacing w:after="0"/>
        <w:rPr>
          <w:rFonts w:ascii="Calibri" w:eastAsia="Calibri" w:hAnsi="Calibri"/>
          <w:sz w:val="22"/>
          <w:szCs w:val="22"/>
        </w:rPr>
      </w:pPr>
      <w:r w:rsidRPr="002958BB">
        <w:rPr>
          <w:rFonts w:ascii="Calibri" w:eastAsia="Calibri" w:hAnsi="Calibri"/>
          <w:sz w:val="22"/>
          <w:szCs w:val="22"/>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64F2301C" w14:textId="77777777" w:rsidR="00166CD6" w:rsidRPr="002958BB" w:rsidRDefault="00166CD6" w:rsidP="00166CD6">
      <w:pPr>
        <w:spacing w:after="0"/>
        <w:rPr>
          <w:rFonts w:ascii="Calibri" w:eastAsia="Calibri" w:hAnsi="Calibri"/>
          <w:sz w:val="22"/>
          <w:szCs w:val="22"/>
        </w:rPr>
      </w:pPr>
    </w:p>
    <w:p w14:paraId="3A2CA153" w14:textId="77777777" w:rsidR="00166CD6" w:rsidRPr="002958BB" w:rsidRDefault="00166CD6" w:rsidP="00166CD6">
      <w:pPr>
        <w:spacing w:after="0"/>
        <w:rPr>
          <w:rFonts w:ascii="Calibri" w:eastAsia="Calibri" w:hAnsi="Calibri"/>
          <w:sz w:val="22"/>
          <w:szCs w:val="22"/>
        </w:rPr>
      </w:pPr>
      <w:r w:rsidRPr="002958BB">
        <w:rPr>
          <w:rFonts w:ascii="Calibri" w:eastAsia="Calibri" w:hAnsi="Calibri"/>
          <w:sz w:val="22"/>
          <w:szCs w:val="22"/>
        </w:rPr>
        <w:t>Zaupne podatke iz tega člena sme izvajalec uporabiti zgolj za namen izvršitve pogodbenih 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5D35D05B" w14:textId="77777777" w:rsidR="00166CD6" w:rsidRPr="002958BB" w:rsidRDefault="00166CD6" w:rsidP="00166CD6">
      <w:pPr>
        <w:spacing w:after="0"/>
        <w:rPr>
          <w:rFonts w:ascii="Calibri" w:eastAsia="Calibri" w:hAnsi="Calibri"/>
          <w:sz w:val="22"/>
          <w:szCs w:val="22"/>
        </w:rPr>
      </w:pPr>
    </w:p>
    <w:p w14:paraId="74871FC7" w14:textId="77777777" w:rsidR="00166CD6" w:rsidRPr="002958BB" w:rsidRDefault="00166CD6" w:rsidP="00166CD6">
      <w:pPr>
        <w:spacing w:after="0"/>
        <w:rPr>
          <w:rFonts w:ascii="Calibri" w:eastAsia="Calibri" w:hAnsi="Calibri"/>
          <w:sz w:val="22"/>
          <w:szCs w:val="22"/>
        </w:rPr>
      </w:pPr>
      <w:r w:rsidRPr="002958BB">
        <w:rPr>
          <w:rFonts w:ascii="Calibri" w:eastAsia="Calibri" w:hAnsi="Calibri"/>
          <w:sz w:val="22"/>
          <w:szCs w:val="22"/>
        </w:rPr>
        <w:t>Izvajalec je poleg tega dolžan svoje zaposlene, ki sodelujejo pri izvrševanju obveznosti po tej pogodbi obvestiti, da lahko pri svojem delu pridejo v stik z osebnimi podatki, varstvu poslovnih skrivnosti in to pogodbo. Izvajalec s podpisom te pogodbe izjavlja, da izvaja ustrezne obligacijske, tehnične in logistično-tehnične postopke ter ukrepe, s katerimi se varujejo zaupni podatki v skladu z veljavnimi predpisi.</w:t>
      </w:r>
    </w:p>
    <w:p w14:paraId="7EDB04A2" w14:textId="77777777" w:rsidR="00166CD6" w:rsidRDefault="00166CD6" w:rsidP="00166CD6">
      <w:pPr>
        <w:suppressAutoHyphens/>
        <w:spacing w:after="0"/>
        <w:rPr>
          <w:rFonts w:ascii="Calibri" w:eastAsia="Calibri" w:hAnsi="Calibri"/>
          <w:sz w:val="22"/>
          <w:szCs w:val="22"/>
        </w:rPr>
      </w:pPr>
    </w:p>
    <w:p w14:paraId="334DB80F" w14:textId="77777777" w:rsidR="00166CD6" w:rsidRDefault="00166CD6" w:rsidP="00166CD6">
      <w:pPr>
        <w:spacing w:after="0"/>
        <w:jc w:val="center"/>
        <w:rPr>
          <w:b/>
          <w:sz w:val="22"/>
          <w:szCs w:val="22"/>
        </w:rPr>
      </w:pPr>
      <w:r>
        <w:rPr>
          <w:b/>
          <w:sz w:val="22"/>
          <w:szCs w:val="22"/>
        </w:rPr>
        <w:t>PREPOVED CESIJE</w:t>
      </w:r>
    </w:p>
    <w:p w14:paraId="479ADF01"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1B6A151D" w14:textId="77777777" w:rsidR="00166CD6" w:rsidRPr="00E76839" w:rsidRDefault="00166CD6" w:rsidP="00E76839">
      <w:pPr>
        <w:suppressAutoHyphens/>
        <w:spacing w:after="0"/>
        <w:rPr>
          <w:rFonts w:ascii="Calibri" w:eastAsia="Calibri" w:hAnsi="Calibri"/>
          <w:sz w:val="22"/>
          <w:szCs w:val="22"/>
        </w:rPr>
      </w:pPr>
    </w:p>
    <w:p w14:paraId="4FB8B4A7" w14:textId="77777777" w:rsidR="00166CD6" w:rsidRDefault="00166CD6" w:rsidP="00166CD6">
      <w:pPr>
        <w:spacing w:after="0"/>
        <w:rPr>
          <w:rFonts w:ascii="Calibri" w:eastAsia="Calibri" w:hAnsi="Calibri"/>
          <w:sz w:val="22"/>
          <w:szCs w:val="22"/>
        </w:rPr>
      </w:pPr>
      <w:r>
        <w:rPr>
          <w:rFonts w:ascii="Calibri" w:eastAsia="Calibri" w:hAnsi="Calibri"/>
          <w:sz w:val="22"/>
          <w:szCs w:val="22"/>
        </w:rPr>
        <w:t>Pogodbeni stranki sta sporazumni, izvajalec pa se izrecno zavezuje, da svojih terjatev do naročnika iz kateregakoli naslova brez izrecnega pisnega soglasja naročnika ne bo niti delno, niti v celoti odstopil (cediral) tretjim osebam (prepoved cesije).</w:t>
      </w:r>
    </w:p>
    <w:p w14:paraId="4BF7759E" w14:textId="77777777" w:rsidR="0016319E" w:rsidRDefault="0016319E" w:rsidP="00166CD6">
      <w:pPr>
        <w:spacing w:after="0"/>
        <w:rPr>
          <w:rFonts w:ascii="Calibri" w:eastAsia="Calibri" w:hAnsi="Calibri"/>
          <w:sz w:val="22"/>
          <w:szCs w:val="22"/>
        </w:rPr>
      </w:pPr>
    </w:p>
    <w:p w14:paraId="59DACC13" w14:textId="77777777" w:rsidR="00166CD6" w:rsidRDefault="00166CD6" w:rsidP="00166CD6">
      <w:pPr>
        <w:spacing w:after="0"/>
        <w:jc w:val="center"/>
        <w:rPr>
          <w:b/>
          <w:sz w:val="22"/>
          <w:szCs w:val="22"/>
        </w:rPr>
      </w:pPr>
      <w:r>
        <w:rPr>
          <w:b/>
          <w:sz w:val="22"/>
          <w:szCs w:val="22"/>
        </w:rPr>
        <w:t>ODPOVED POGODBE</w:t>
      </w:r>
    </w:p>
    <w:p w14:paraId="39D3E96B"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11AE72A9" w14:textId="77777777" w:rsidR="00166CD6" w:rsidRDefault="00166CD6" w:rsidP="00166CD6">
      <w:pPr>
        <w:spacing w:after="0"/>
        <w:rPr>
          <w:rFonts w:eastAsia="Times New Roman" w:cs="Arial"/>
          <w:sz w:val="22"/>
          <w:szCs w:val="22"/>
        </w:rPr>
      </w:pPr>
    </w:p>
    <w:p w14:paraId="6C716721" w14:textId="77777777" w:rsidR="00166CD6" w:rsidRDefault="00166CD6" w:rsidP="00166CD6">
      <w:pPr>
        <w:spacing w:after="0"/>
        <w:rPr>
          <w:rFonts w:ascii="Calibri" w:eastAsia="Calibri" w:hAnsi="Calibri"/>
          <w:sz w:val="22"/>
          <w:szCs w:val="22"/>
        </w:rPr>
      </w:pPr>
      <w:r>
        <w:rPr>
          <w:rFonts w:ascii="Calibri" w:eastAsia="Calibri" w:hAnsi="Calibri"/>
          <w:sz w:val="22"/>
          <w:szCs w:val="22"/>
        </w:rPr>
        <w:t xml:space="preserve">Vsaka stranka lahko pisno odpove to pogodbo brez razlogov z odpovednim rokom šestdeset (60) dni, s priporočenim pismom po pošti. Odpovedni rok prične teči z dnem </w:t>
      </w:r>
      <w:r>
        <w:rPr>
          <w:rFonts w:ascii="Calibri" w:eastAsia="Calibri" w:hAnsi="Calibri"/>
          <w:sz w:val="22"/>
          <w:szCs w:val="22"/>
        </w:rPr>
        <w:lastRenderedPageBreak/>
        <w:t xml:space="preserve">vročitve poštne pošiljke. </w:t>
      </w:r>
    </w:p>
    <w:p w14:paraId="558E3D7F" w14:textId="77777777" w:rsidR="00166CD6" w:rsidRDefault="00166CD6" w:rsidP="00166CD6">
      <w:pPr>
        <w:spacing w:after="0"/>
        <w:rPr>
          <w:rFonts w:ascii="Calibri" w:eastAsia="Calibri" w:hAnsi="Calibri"/>
          <w:sz w:val="22"/>
          <w:szCs w:val="22"/>
        </w:rPr>
      </w:pPr>
    </w:p>
    <w:p w14:paraId="50FB71EC" w14:textId="0CDEFE82" w:rsidR="008F279B" w:rsidRDefault="008F279B" w:rsidP="006C5794">
      <w:pPr>
        <w:spacing w:after="0"/>
        <w:rPr>
          <w:rFonts w:ascii="Calibri" w:eastAsia="Calibri" w:hAnsi="Calibri"/>
          <w:sz w:val="22"/>
          <w:szCs w:val="22"/>
        </w:rPr>
      </w:pPr>
      <w:r>
        <w:rPr>
          <w:rFonts w:ascii="Calibri" w:eastAsia="Calibri" w:hAnsi="Calibri"/>
          <w:sz w:val="22"/>
          <w:szCs w:val="22"/>
        </w:rPr>
        <w:t xml:space="preserve">Pogodbeni stranki soglašata, da sme naročnik odstopiti od te pogodbe brez odpovednega </w:t>
      </w:r>
      <w:r w:rsidR="006C5794">
        <w:rPr>
          <w:rFonts w:ascii="Calibri" w:eastAsia="Calibri" w:hAnsi="Calibri"/>
          <w:sz w:val="22"/>
          <w:szCs w:val="22"/>
        </w:rPr>
        <w:t>roka v naslednjih primerih:</w:t>
      </w:r>
    </w:p>
    <w:p w14:paraId="594E3CC8" w14:textId="5D0364DC" w:rsidR="008F279B" w:rsidRDefault="006C5794" w:rsidP="006C5794">
      <w:pPr>
        <w:pStyle w:val="ListParagraph"/>
        <w:numPr>
          <w:ilvl w:val="0"/>
          <w:numId w:val="26"/>
        </w:numPr>
        <w:spacing w:after="0"/>
        <w:rPr>
          <w:rFonts w:ascii="Calibri" w:eastAsia="Calibri" w:hAnsi="Calibri"/>
          <w:sz w:val="22"/>
          <w:szCs w:val="22"/>
        </w:rPr>
      </w:pPr>
      <w:r>
        <w:rPr>
          <w:rFonts w:ascii="Calibri" w:eastAsia="Calibri" w:hAnsi="Calibri"/>
          <w:sz w:val="22"/>
          <w:szCs w:val="22"/>
        </w:rPr>
        <w:t>bistvene in ponavljajoče kršitve pogodbenih določil, ki niso odpravljene kljub opozorilu naročnika,</w:t>
      </w:r>
    </w:p>
    <w:p w14:paraId="6AA54C07" w14:textId="77777777" w:rsidR="006C5794" w:rsidRPr="006C5794" w:rsidRDefault="006C5794" w:rsidP="006C5794">
      <w:pPr>
        <w:pStyle w:val="ListParagraph"/>
        <w:numPr>
          <w:ilvl w:val="0"/>
          <w:numId w:val="26"/>
        </w:numPr>
        <w:spacing w:after="0"/>
        <w:rPr>
          <w:rFonts w:ascii="Calibri" w:eastAsia="Calibri" w:hAnsi="Calibri"/>
          <w:sz w:val="22"/>
          <w:szCs w:val="22"/>
        </w:rPr>
      </w:pPr>
      <w:r w:rsidRPr="006C5794">
        <w:rPr>
          <w:rFonts w:ascii="Calibri" w:eastAsia="Calibri" w:hAnsi="Calibri"/>
          <w:sz w:val="22"/>
          <w:szCs w:val="22"/>
        </w:rPr>
        <w:t>zaradi zlorabe funkcije varnostne službe,</w:t>
      </w:r>
    </w:p>
    <w:p w14:paraId="751221CA" w14:textId="0E782203" w:rsidR="006C5794" w:rsidRPr="006C5794" w:rsidRDefault="006C5794" w:rsidP="006C5794">
      <w:pPr>
        <w:pStyle w:val="ListParagraph"/>
        <w:numPr>
          <w:ilvl w:val="0"/>
          <w:numId w:val="26"/>
        </w:numPr>
        <w:rPr>
          <w:rFonts w:ascii="Calibri" w:eastAsia="Calibri" w:hAnsi="Calibri"/>
          <w:sz w:val="22"/>
          <w:szCs w:val="22"/>
        </w:rPr>
      </w:pPr>
      <w:r w:rsidRPr="006C5794">
        <w:rPr>
          <w:rFonts w:ascii="Calibri" w:eastAsia="Calibri" w:hAnsi="Calibri"/>
          <w:sz w:val="22"/>
          <w:szCs w:val="22"/>
        </w:rPr>
        <w:t>zaradi malomarnosti in nekvalitetnega izvajanja pogodbenih obveznosti.</w:t>
      </w:r>
    </w:p>
    <w:p w14:paraId="52B38569" w14:textId="1638F402" w:rsidR="006C5794" w:rsidRPr="006C5794" w:rsidRDefault="006C5794" w:rsidP="006C5794">
      <w:pPr>
        <w:spacing w:after="0"/>
        <w:rPr>
          <w:rFonts w:ascii="Calibri" w:eastAsia="Calibri" w:hAnsi="Calibri"/>
          <w:sz w:val="22"/>
          <w:szCs w:val="22"/>
        </w:rPr>
      </w:pPr>
      <w:r>
        <w:rPr>
          <w:rFonts w:ascii="Calibri" w:eastAsia="Calibri" w:hAnsi="Calibri"/>
          <w:sz w:val="22"/>
          <w:szCs w:val="22"/>
        </w:rPr>
        <w:t>V</w:t>
      </w:r>
      <w:r w:rsidRPr="006C5794">
        <w:rPr>
          <w:rFonts w:ascii="Calibri" w:eastAsia="Calibri" w:hAnsi="Calibri"/>
          <w:sz w:val="22"/>
          <w:szCs w:val="22"/>
        </w:rPr>
        <w:t xml:space="preserve"> primeru odpovedi pogodbe </w:t>
      </w:r>
      <w:r>
        <w:rPr>
          <w:rFonts w:ascii="Calibri" w:eastAsia="Calibri" w:hAnsi="Calibri"/>
          <w:sz w:val="22"/>
          <w:szCs w:val="22"/>
        </w:rPr>
        <w:t xml:space="preserve">s strani naročnika zaradi kršitev pogodbenih obveznosti na strani izvajalca je ta </w:t>
      </w:r>
      <w:r w:rsidRPr="006C5794">
        <w:rPr>
          <w:rFonts w:ascii="Calibri" w:eastAsia="Calibri" w:hAnsi="Calibri"/>
          <w:sz w:val="22"/>
          <w:szCs w:val="22"/>
        </w:rPr>
        <w:t xml:space="preserve">dolžan naročniku povrniti škodo, ki bi jo utrpel zaradi odpovedi pogodbe. </w:t>
      </w:r>
    </w:p>
    <w:p w14:paraId="557AB166" w14:textId="77777777" w:rsidR="006C5794" w:rsidRPr="006C5794" w:rsidRDefault="006C5794" w:rsidP="006C5794">
      <w:pPr>
        <w:spacing w:after="0"/>
      </w:pPr>
    </w:p>
    <w:p w14:paraId="13CB7929" w14:textId="592950D3" w:rsidR="005E06AD" w:rsidRPr="005E06AD" w:rsidRDefault="005E06AD" w:rsidP="005E06AD">
      <w:pPr>
        <w:rPr>
          <w:rFonts w:ascii="Calibri" w:eastAsia="Calibri" w:hAnsi="Calibri"/>
          <w:sz w:val="22"/>
          <w:szCs w:val="22"/>
        </w:rPr>
      </w:pPr>
      <w:r w:rsidRPr="005E06AD">
        <w:rPr>
          <w:rFonts w:ascii="Calibri" w:eastAsia="Calibri" w:hAnsi="Calibri"/>
          <w:sz w:val="22"/>
          <w:szCs w:val="22"/>
        </w:rPr>
        <w:t>Naročnik obvesti izvajalca o kršitvah in odstopu od te pogodbe pisno, priporočeno s povratnico. Ta pogodba preneha veljati zaradi prej navedenih razlogov takoj po prejemu pisne odpovedi</w:t>
      </w:r>
      <w:r>
        <w:rPr>
          <w:rFonts w:ascii="Calibri" w:eastAsia="Calibri" w:hAnsi="Calibri"/>
          <w:sz w:val="22"/>
          <w:szCs w:val="22"/>
        </w:rPr>
        <w:t>.</w:t>
      </w:r>
      <w:r w:rsidRPr="005E06AD">
        <w:rPr>
          <w:rFonts w:ascii="Calibri" w:eastAsia="Calibri" w:hAnsi="Calibri"/>
          <w:sz w:val="22"/>
          <w:szCs w:val="22"/>
        </w:rPr>
        <w:t xml:space="preserve"> </w:t>
      </w:r>
    </w:p>
    <w:p w14:paraId="45EDA9F2"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499D70B2" w14:textId="77777777" w:rsidR="00166CD6" w:rsidRDefault="00166CD6" w:rsidP="00166CD6">
      <w:pPr>
        <w:spacing w:after="0"/>
        <w:rPr>
          <w:sz w:val="22"/>
          <w:szCs w:val="22"/>
        </w:rPr>
      </w:pPr>
    </w:p>
    <w:p w14:paraId="37F936F4" w14:textId="77777777" w:rsidR="00166CD6" w:rsidRDefault="00166CD6" w:rsidP="00166CD6">
      <w:pPr>
        <w:autoSpaceDE w:val="0"/>
        <w:autoSpaceDN w:val="0"/>
        <w:adjustRightInd w:val="0"/>
        <w:spacing w:after="0"/>
        <w:rPr>
          <w:rFonts w:ascii="Calibri" w:eastAsia="Calibri" w:hAnsi="Calibri"/>
          <w:sz w:val="22"/>
          <w:szCs w:val="22"/>
        </w:rPr>
      </w:pPr>
      <w:r>
        <w:rPr>
          <w:rFonts w:ascii="Calibri" w:eastAsia="Calibri" w:hAnsi="Calibri"/>
          <w:sz w:val="22"/>
          <w:szCs w:val="22"/>
        </w:rPr>
        <w:t xml:space="preserve">Pogodbeni stranki štejeta to pogodbo za razveljavljeno, brez škodnih posledic za nobeno pogodbeno stranko, v naslednjih primerih: </w:t>
      </w:r>
    </w:p>
    <w:p w14:paraId="6EBE03C2" w14:textId="77777777" w:rsidR="00166CD6" w:rsidRDefault="00166CD6" w:rsidP="00166CD6">
      <w:pPr>
        <w:autoSpaceDE w:val="0"/>
        <w:autoSpaceDN w:val="0"/>
        <w:adjustRightInd w:val="0"/>
        <w:spacing w:after="0"/>
        <w:rPr>
          <w:rFonts w:ascii="Calibri" w:eastAsia="Calibri" w:hAnsi="Calibri"/>
          <w:sz w:val="22"/>
          <w:szCs w:val="22"/>
        </w:rPr>
      </w:pPr>
      <w:r>
        <w:rPr>
          <w:rFonts w:ascii="Calibri" w:eastAsia="Calibri" w:hAnsi="Calibri"/>
          <w:sz w:val="22"/>
          <w:szCs w:val="22"/>
        </w:rPr>
        <w:t xml:space="preserve">- če je nad izvajalcem začet stečajni postopek; </w:t>
      </w:r>
    </w:p>
    <w:p w14:paraId="0AA31082" w14:textId="77777777" w:rsidR="00166CD6" w:rsidRDefault="00166CD6" w:rsidP="00166CD6">
      <w:pPr>
        <w:autoSpaceDE w:val="0"/>
        <w:autoSpaceDN w:val="0"/>
        <w:adjustRightInd w:val="0"/>
        <w:spacing w:after="0"/>
        <w:rPr>
          <w:rFonts w:ascii="Calibri" w:eastAsia="Calibri" w:hAnsi="Calibri"/>
          <w:sz w:val="22"/>
          <w:szCs w:val="22"/>
        </w:rPr>
      </w:pPr>
      <w:r>
        <w:rPr>
          <w:rFonts w:ascii="Calibri" w:eastAsia="Calibri" w:hAnsi="Calibri"/>
          <w:sz w:val="22"/>
          <w:szCs w:val="22"/>
        </w:rPr>
        <w:t>- če pogodbe zaradi sprememb predpisov ni več mogoče izvrševati.</w:t>
      </w:r>
    </w:p>
    <w:p w14:paraId="2CBCF56A" w14:textId="77777777" w:rsidR="00166CD6" w:rsidRDefault="00166CD6" w:rsidP="00166CD6">
      <w:pPr>
        <w:spacing w:after="0"/>
        <w:rPr>
          <w:sz w:val="22"/>
          <w:szCs w:val="22"/>
        </w:rPr>
      </w:pPr>
    </w:p>
    <w:p w14:paraId="681FA119" w14:textId="77777777" w:rsidR="00166CD6" w:rsidRDefault="00166CD6" w:rsidP="00166CD6">
      <w:pPr>
        <w:spacing w:after="0"/>
        <w:jc w:val="center"/>
        <w:rPr>
          <w:b/>
          <w:sz w:val="22"/>
          <w:szCs w:val="22"/>
        </w:rPr>
      </w:pPr>
      <w:r>
        <w:rPr>
          <w:b/>
          <w:sz w:val="22"/>
          <w:szCs w:val="22"/>
        </w:rPr>
        <w:t>POOBLAŠČENI PREDSTAVNIKI OZ. SKRBNIKI</w:t>
      </w:r>
    </w:p>
    <w:p w14:paraId="207421C3"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223FFBFA" w14:textId="77777777" w:rsidR="00166CD6" w:rsidRDefault="00166CD6" w:rsidP="00166CD6">
      <w:pPr>
        <w:spacing w:after="0"/>
        <w:rPr>
          <w:sz w:val="22"/>
          <w:szCs w:val="22"/>
        </w:rPr>
      </w:pPr>
    </w:p>
    <w:p w14:paraId="0BB259E6" w14:textId="77777777" w:rsidR="00166CD6" w:rsidRDefault="00166CD6" w:rsidP="00166CD6">
      <w:pPr>
        <w:spacing w:after="0"/>
        <w:rPr>
          <w:sz w:val="22"/>
          <w:szCs w:val="22"/>
        </w:rPr>
      </w:pPr>
      <w:r>
        <w:rPr>
          <w:sz w:val="22"/>
          <w:szCs w:val="22"/>
        </w:rPr>
        <w:t xml:space="preserve">Pooblaščeni </w:t>
      </w:r>
      <w:r>
        <w:rPr>
          <w:rFonts w:eastAsia="Lucida Sans Unicode" w:cs="Arial"/>
          <w:sz w:val="22"/>
          <w:szCs w:val="22"/>
          <w:lang w:eastAsia="sl-SI"/>
        </w:rPr>
        <w:t>predstavnik</w:t>
      </w:r>
      <w:r>
        <w:rPr>
          <w:sz w:val="22"/>
          <w:szCs w:val="22"/>
        </w:rPr>
        <w:t xml:space="preserve"> naročnika po tej pogodbi je:</w:t>
      </w:r>
    </w:p>
    <w:p w14:paraId="542F893F" w14:textId="77777777" w:rsidR="00166CD6" w:rsidRDefault="00166CD6" w:rsidP="00166CD6">
      <w:pPr>
        <w:spacing w:after="0"/>
        <w:rPr>
          <w:sz w:val="22"/>
          <w:szCs w:val="22"/>
        </w:rPr>
      </w:pPr>
      <w:r>
        <w:rPr>
          <w:sz w:val="22"/>
          <w:szCs w:val="22"/>
        </w:rPr>
        <w:t>________________________________________</w:t>
      </w:r>
    </w:p>
    <w:p w14:paraId="3EB114AC" w14:textId="77777777" w:rsidR="00166CD6" w:rsidRDefault="00166CD6" w:rsidP="00166CD6">
      <w:pPr>
        <w:spacing w:after="0"/>
        <w:rPr>
          <w:sz w:val="22"/>
          <w:szCs w:val="22"/>
        </w:rPr>
      </w:pPr>
      <w:r>
        <w:rPr>
          <w:sz w:val="22"/>
          <w:szCs w:val="22"/>
        </w:rPr>
        <w:t>e-mail:__________________________________</w:t>
      </w:r>
    </w:p>
    <w:p w14:paraId="2A72DBB5" w14:textId="77777777" w:rsidR="00166CD6" w:rsidRDefault="00166CD6" w:rsidP="00166CD6">
      <w:pPr>
        <w:spacing w:after="0"/>
        <w:rPr>
          <w:sz w:val="22"/>
          <w:szCs w:val="22"/>
        </w:rPr>
      </w:pPr>
      <w:r>
        <w:rPr>
          <w:sz w:val="22"/>
          <w:szCs w:val="22"/>
        </w:rPr>
        <w:t>telefon:__________________________________</w:t>
      </w:r>
    </w:p>
    <w:p w14:paraId="136384B3" w14:textId="77777777" w:rsidR="00166CD6" w:rsidRDefault="00166CD6" w:rsidP="00166CD6">
      <w:pPr>
        <w:spacing w:after="0"/>
        <w:rPr>
          <w:sz w:val="22"/>
          <w:szCs w:val="22"/>
        </w:rPr>
      </w:pPr>
    </w:p>
    <w:p w14:paraId="6BE6879D" w14:textId="77777777" w:rsidR="00166CD6" w:rsidRDefault="00166CD6" w:rsidP="00166CD6">
      <w:pPr>
        <w:spacing w:after="0"/>
        <w:rPr>
          <w:sz w:val="22"/>
          <w:szCs w:val="22"/>
        </w:rPr>
      </w:pPr>
      <w:r>
        <w:rPr>
          <w:sz w:val="22"/>
          <w:szCs w:val="22"/>
        </w:rPr>
        <w:t>Pooblaščeni predstavnik izvajalca po tej pogodbi je:</w:t>
      </w:r>
    </w:p>
    <w:p w14:paraId="05ED81E8" w14:textId="77777777" w:rsidR="00166CD6" w:rsidRDefault="00166CD6" w:rsidP="00166CD6">
      <w:pPr>
        <w:spacing w:after="0"/>
        <w:rPr>
          <w:sz w:val="22"/>
          <w:szCs w:val="22"/>
        </w:rPr>
      </w:pPr>
      <w:r>
        <w:rPr>
          <w:sz w:val="22"/>
          <w:szCs w:val="22"/>
        </w:rPr>
        <w:t>________________________________________</w:t>
      </w:r>
    </w:p>
    <w:p w14:paraId="039D5C1B" w14:textId="77777777" w:rsidR="00166CD6" w:rsidRDefault="00166CD6" w:rsidP="00166CD6">
      <w:pPr>
        <w:spacing w:after="0"/>
        <w:rPr>
          <w:sz w:val="22"/>
          <w:szCs w:val="22"/>
        </w:rPr>
      </w:pPr>
      <w:r>
        <w:rPr>
          <w:sz w:val="22"/>
          <w:szCs w:val="22"/>
        </w:rPr>
        <w:t>e-mail:__________________________________</w:t>
      </w:r>
    </w:p>
    <w:p w14:paraId="46E31B79" w14:textId="77777777" w:rsidR="00166CD6" w:rsidRDefault="00166CD6" w:rsidP="00166CD6">
      <w:pPr>
        <w:spacing w:after="0"/>
        <w:rPr>
          <w:sz w:val="22"/>
          <w:szCs w:val="22"/>
        </w:rPr>
      </w:pPr>
      <w:r>
        <w:rPr>
          <w:sz w:val="22"/>
          <w:szCs w:val="22"/>
        </w:rPr>
        <w:t>telefon:__________________________________</w:t>
      </w:r>
    </w:p>
    <w:p w14:paraId="5B8F7493" w14:textId="77777777" w:rsidR="00DE057A" w:rsidRDefault="00DE057A" w:rsidP="00166CD6">
      <w:pPr>
        <w:spacing w:after="0"/>
        <w:rPr>
          <w:sz w:val="22"/>
          <w:szCs w:val="22"/>
        </w:rPr>
      </w:pPr>
    </w:p>
    <w:p w14:paraId="09942744" w14:textId="77777777" w:rsidR="00166CD6" w:rsidRDefault="00166CD6" w:rsidP="00166CD6">
      <w:pPr>
        <w:spacing w:after="0"/>
        <w:jc w:val="center"/>
        <w:rPr>
          <w:b/>
          <w:sz w:val="22"/>
          <w:szCs w:val="22"/>
        </w:rPr>
      </w:pPr>
      <w:r>
        <w:rPr>
          <w:b/>
          <w:sz w:val="22"/>
          <w:szCs w:val="22"/>
        </w:rPr>
        <w:t>VROČANJE IN KOMUNIKACIJA MED STRANKAMA</w:t>
      </w:r>
    </w:p>
    <w:p w14:paraId="13B3013F"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55438170" w14:textId="77777777" w:rsidR="00166CD6" w:rsidRDefault="00166CD6" w:rsidP="00166CD6">
      <w:pPr>
        <w:spacing w:after="0"/>
        <w:rPr>
          <w:sz w:val="22"/>
          <w:szCs w:val="22"/>
        </w:rPr>
      </w:pPr>
    </w:p>
    <w:p w14:paraId="19C97E55" w14:textId="77777777" w:rsidR="00166CD6" w:rsidRDefault="00166CD6" w:rsidP="00166CD6">
      <w:pPr>
        <w:spacing w:after="0"/>
        <w:rPr>
          <w:sz w:val="22"/>
          <w:szCs w:val="22"/>
        </w:rPr>
      </w:pPr>
      <w:r>
        <w:rPr>
          <w:sz w:val="22"/>
          <w:szCs w:val="22"/>
        </w:rPr>
        <w:t xml:space="preserve">Pogodbeni stranki soglašata, da bosta komunicirali preko elektronske pošte (navedene v prejšnjem členu) in takšno komunikacijo šteli za veljaven način pošiljanja opominov in vse medsebojne korespondence. </w:t>
      </w:r>
    </w:p>
    <w:p w14:paraId="620031C8" w14:textId="77777777" w:rsidR="00166CD6" w:rsidRDefault="00166CD6" w:rsidP="00166CD6">
      <w:pPr>
        <w:spacing w:after="0"/>
        <w:rPr>
          <w:sz w:val="22"/>
          <w:szCs w:val="22"/>
        </w:rPr>
      </w:pPr>
    </w:p>
    <w:p w14:paraId="3C82BA9F" w14:textId="77777777" w:rsidR="00166CD6" w:rsidRDefault="00166CD6" w:rsidP="00166CD6">
      <w:pPr>
        <w:spacing w:after="0"/>
        <w:rPr>
          <w:sz w:val="22"/>
          <w:szCs w:val="22"/>
        </w:rPr>
      </w:pPr>
      <w:r>
        <w:rPr>
          <w:sz w:val="22"/>
          <w:szCs w:val="22"/>
        </w:rPr>
        <w:lastRenderedPageBreak/>
        <w:t>Obe pogodbeni stranki se zavezujeta redno spremljati prejeto pošto. Pošta, poslana na elektronska naslova iz prejšnjega člena te pogodbe, se šteje nasprotni stranki za vročeno drugi delovni dan po pošiljanju.</w:t>
      </w:r>
    </w:p>
    <w:p w14:paraId="7E3E2DFD" w14:textId="77777777" w:rsidR="00166CD6" w:rsidRDefault="00166CD6" w:rsidP="00166CD6">
      <w:pPr>
        <w:spacing w:after="0"/>
        <w:rPr>
          <w:sz w:val="22"/>
          <w:szCs w:val="22"/>
        </w:rPr>
      </w:pPr>
    </w:p>
    <w:p w14:paraId="32774703" w14:textId="77777777" w:rsidR="00166CD6" w:rsidRDefault="00166CD6" w:rsidP="00166CD6">
      <w:pPr>
        <w:spacing w:after="0"/>
        <w:jc w:val="center"/>
        <w:rPr>
          <w:b/>
          <w:sz w:val="22"/>
          <w:szCs w:val="22"/>
        </w:rPr>
      </w:pPr>
      <w:r>
        <w:rPr>
          <w:b/>
          <w:sz w:val="22"/>
          <w:szCs w:val="22"/>
        </w:rPr>
        <w:t>PROTIKORUPCIJSKA KLAVZULA</w:t>
      </w:r>
    </w:p>
    <w:p w14:paraId="24EBFA8F"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0BF809D5" w14:textId="77777777" w:rsidR="00166CD6" w:rsidRDefault="00166CD6" w:rsidP="00166CD6">
      <w:pPr>
        <w:widowControl/>
        <w:spacing w:after="0"/>
        <w:rPr>
          <w:sz w:val="22"/>
          <w:szCs w:val="22"/>
        </w:rPr>
      </w:pPr>
    </w:p>
    <w:p w14:paraId="459DE79A" w14:textId="77777777" w:rsidR="00166CD6" w:rsidRDefault="00166CD6" w:rsidP="00166CD6">
      <w:pPr>
        <w:widowControl/>
        <w:spacing w:after="0"/>
        <w:rPr>
          <w:sz w:val="22"/>
          <w:szCs w:val="22"/>
        </w:rPr>
      </w:pPr>
      <w:r>
        <w:rPr>
          <w:sz w:val="22"/>
          <w:szCs w:val="22"/>
        </w:rPr>
        <w:t xml:space="preserve">Stranki izjavljata, da v katerikoli fazi sklepanja oz. izvajanja te pogodbe nobena stranka ni in ne bo ponudila, dala ali obljubila kakršnokoli nedovoljeno korist (kot je npr. denar, darilo, spodbuda, nagrada, itd.) kateremukoli zaposlenemu ali članu organov vodenja in nadzora pri nasprotni stranki, za: </w:t>
      </w:r>
    </w:p>
    <w:p w14:paraId="55CAD3C3" w14:textId="77777777" w:rsidR="00166CD6" w:rsidRDefault="00166CD6" w:rsidP="00166CD6">
      <w:pPr>
        <w:pStyle w:val="ListParagraph"/>
        <w:widowControl/>
        <w:numPr>
          <w:ilvl w:val="0"/>
          <w:numId w:val="14"/>
        </w:numPr>
        <w:spacing w:after="0"/>
        <w:rPr>
          <w:sz w:val="22"/>
          <w:szCs w:val="22"/>
        </w:rPr>
      </w:pPr>
      <w:r>
        <w:rPr>
          <w:sz w:val="22"/>
          <w:szCs w:val="22"/>
        </w:rPr>
        <w:t xml:space="preserve">pridobitev posla ali </w:t>
      </w:r>
    </w:p>
    <w:p w14:paraId="612AD15B" w14:textId="77777777" w:rsidR="00166CD6" w:rsidRDefault="00166CD6" w:rsidP="00166CD6">
      <w:pPr>
        <w:pStyle w:val="ListParagraph"/>
        <w:widowControl/>
        <w:numPr>
          <w:ilvl w:val="0"/>
          <w:numId w:val="14"/>
        </w:numPr>
        <w:spacing w:after="0"/>
        <w:rPr>
          <w:sz w:val="22"/>
          <w:szCs w:val="22"/>
        </w:rPr>
      </w:pPr>
      <w:r>
        <w:rPr>
          <w:sz w:val="22"/>
          <w:szCs w:val="22"/>
        </w:rPr>
        <w:t xml:space="preserve">za sklenitev posla pod ugodnejšimi pogoji ali </w:t>
      </w:r>
    </w:p>
    <w:p w14:paraId="42AE7104" w14:textId="77777777" w:rsidR="00166CD6" w:rsidRDefault="00166CD6" w:rsidP="00166CD6">
      <w:pPr>
        <w:pStyle w:val="ListParagraph"/>
        <w:widowControl/>
        <w:numPr>
          <w:ilvl w:val="0"/>
          <w:numId w:val="14"/>
        </w:numPr>
        <w:spacing w:after="0"/>
        <w:rPr>
          <w:sz w:val="22"/>
          <w:szCs w:val="22"/>
        </w:rPr>
      </w:pPr>
      <w:r>
        <w:rPr>
          <w:sz w:val="22"/>
          <w:szCs w:val="22"/>
        </w:rPr>
        <w:t>za opustitev dolžnega nadzora nad izvajanjem pogodbenih obveznosti ali  za drugo ravnanje ali opustitev, s katerim je ali bi bila lahko nasprotni stranki povzročena škoda ali omogočena pridobitev nedovoljene koristi kateremukoli zaposlenemu ter članu organov vodenja ali nadzora pri nasprotni stranki.</w:t>
      </w:r>
    </w:p>
    <w:p w14:paraId="393281F1" w14:textId="77777777" w:rsidR="00166CD6" w:rsidRDefault="00166CD6" w:rsidP="00166CD6">
      <w:pPr>
        <w:widowControl/>
        <w:spacing w:after="0"/>
        <w:rPr>
          <w:sz w:val="22"/>
          <w:szCs w:val="22"/>
        </w:rPr>
      </w:pPr>
    </w:p>
    <w:p w14:paraId="61AFCC12" w14:textId="77777777" w:rsidR="00166CD6" w:rsidRDefault="00166CD6" w:rsidP="00166CD6">
      <w:pPr>
        <w:widowControl/>
        <w:spacing w:after="0"/>
        <w:rPr>
          <w:sz w:val="22"/>
          <w:szCs w:val="22"/>
        </w:rPr>
      </w:pPr>
      <w:r>
        <w:rPr>
          <w:sz w:val="22"/>
          <w:szCs w:val="22"/>
        </w:rPr>
        <w:t>V primeru kršitve ali poskusa kršitve te klavzule je že sklenjena pogodba nična. V kolikor se pogodba še ni pričela uporabljati, se šteje, da pogodba ni bila sklenjena.</w:t>
      </w:r>
    </w:p>
    <w:p w14:paraId="3034C05B" w14:textId="77777777" w:rsidR="00166CD6" w:rsidRDefault="00166CD6" w:rsidP="00166CD6">
      <w:pPr>
        <w:widowControl/>
        <w:spacing w:after="0"/>
        <w:rPr>
          <w:sz w:val="22"/>
          <w:szCs w:val="22"/>
        </w:rPr>
      </w:pPr>
    </w:p>
    <w:p w14:paraId="72C43986" w14:textId="77777777" w:rsidR="00166CD6" w:rsidRDefault="00166CD6" w:rsidP="00166CD6">
      <w:pPr>
        <w:widowControl/>
        <w:spacing w:after="0"/>
        <w:rPr>
          <w:sz w:val="22"/>
          <w:szCs w:val="22"/>
        </w:rPr>
      </w:pPr>
      <w:r>
        <w:rPr>
          <w:sz w:val="22"/>
          <w:szCs w:val="22"/>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6CDFBB0B" w14:textId="77777777" w:rsidR="00166CD6" w:rsidRDefault="00166CD6" w:rsidP="00166CD6">
      <w:pPr>
        <w:widowControl/>
        <w:spacing w:after="0"/>
        <w:rPr>
          <w:sz w:val="22"/>
          <w:szCs w:val="22"/>
        </w:rPr>
      </w:pPr>
    </w:p>
    <w:p w14:paraId="5E178E74" w14:textId="77777777" w:rsidR="00166CD6" w:rsidRDefault="00166CD6" w:rsidP="00166CD6">
      <w:pPr>
        <w:widowControl/>
        <w:spacing w:after="0"/>
        <w:rPr>
          <w:sz w:val="22"/>
          <w:szCs w:val="22"/>
        </w:rPr>
      </w:pPr>
      <w:r>
        <w:rPr>
          <w:sz w:val="22"/>
          <w:szCs w:val="22"/>
        </w:rPr>
        <w:t>Stranke se strinjajo, da bodo v celotnem času veljavnosti te pogodbe ravnale skladno z veljavno verzijo pravil ICC (</w:t>
      </w:r>
      <w:proofErr w:type="spellStart"/>
      <w:r>
        <w:rPr>
          <w:sz w:val="22"/>
          <w:szCs w:val="22"/>
        </w:rPr>
        <w:t>International</w:t>
      </w:r>
      <w:proofErr w:type="spellEnd"/>
      <w:r>
        <w:rPr>
          <w:sz w:val="22"/>
          <w:szCs w:val="22"/>
        </w:rPr>
        <w:t xml:space="preserve"> </w:t>
      </w:r>
      <w:proofErr w:type="spellStart"/>
      <w:r>
        <w:rPr>
          <w:sz w:val="22"/>
          <w:szCs w:val="22"/>
        </w:rPr>
        <w:t>Chamber</w:t>
      </w:r>
      <w:proofErr w:type="spellEnd"/>
      <w:r>
        <w:rPr>
          <w:sz w:val="22"/>
          <w:szCs w:val="22"/>
        </w:rPr>
        <w:t xml:space="preserve"> </w:t>
      </w:r>
      <w:proofErr w:type="spellStart"/>
      <w:r>
        <w:rPr>
          <w:sz w:val="22"/>
          <w:szCs w:val="22"/>
        </w:rPr>
        <w:t>of</w:t>
      </w:r>
      <w:proofErr w:type="spellEnd"/>
      <w:r>
        <w:rPr>
          <w:sz w:val="22"/>
          <w:szCs w:val="22"/>
        </w:rPr>
        <w:t xml:space="preserve">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48C0E2EA" w14:textId="77777777" w:rsidR="00166CD6" w:rsidRDefault="00166CD6" w:rsidP="00166CD6">
      <w:pPr>
        <w:widowControl/>
        <w:spacing w:after="0"/>
        <w:rPr>
          <w:sz w:val="22"/>
          <w:szCs w:val="22"/>
        </w:rPr>
      </w:pPr>
    </w:p>
    <w:p w14:paraId="2ACDFEA1" w14:textId="77777777" w:rsidR="00166CD6" w:rsidRDefault="00166CD6" w:rsidP="00166CD6">
      <w:pPr>
        <w:widowControl/>
        <w:spacing w:after="0"/>
        <w:rPr>
          <w:sz w:val="22"/>
          <w:szCs w:val="22"/>
        </w:rPr>
      </w:pPr>
      <w:r>
        <w:rPr>
          <w:sz w:val="22"/>
          <w:szCs w:val="22"/>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4FA7E18D" w14:textId="79142519" w:rsidR="0016319E" w:rsidRDefault="0016319E" w:rsidP="00166CD6">
      <w:pPr>
        <w:spacing w:after="0"/>
        <w:rPr>
          <w:sz w:val="22"/>
          <w:szCs w:val="22"/>
        </w:rPr>
      </w:pPr>
    </w:p>
    <w:p w14:paraId="14E031F0" w14:textId="64546CF8" w:rsidR="00A925A7" w:rsidRDefault="00A925A7" w:rsidP="00166CD6">
      <w:pPr>
        <w:spacing w:after="0"/>
        <w:rPr>
          <w:sz w:val="22"/>
          <w:szCs w:val="22"/>
        </w:rPr>
      </w:pPr>
    </w:p>
    <w:p w14:paraId="15E5458E" w14:textId="216EF710" w:rsidR="00A925A7" w:rsidRDefault="00A925A7" w:rsidP="00166CD6">
      <w:pPr>
        <w:spacing w:after="0"/>
        <w:rPr>
          <w:sz w:val="22"/>
          <w:szCs w:val="22"/>
        </w:rPr>
      </w:pPr>
    </w:p>
    <w:p w14:paraId="3908E6CC" w14:textId="77777777" w:rsidR="00A925A7" w:rsidRDefault="00A925A7" w:rsidP="00166CD6">
      <w:pPr>
        <w:spacing w:after="0"/>
        <w:rPr>
          <w:sz w:val="22"/>
          <w:szCs w:val="22"/>
        </w:rPr>
      </w:pPr>
    </w:p>
    <w:p w14:paraId="47C07997" w14:textId="77777777" w:rsidR="00166CD6" w:rsidRDefault="00166CD6" w:rsidP="00166CD6">
      <w:pPr>
        <w:spacing w:after="0"/>
        <w:jc w:val="center"/>
        <w:rPr>
          <w:b/>
          <w:sz w:val="22"/>
          <w:szCs w:val="22"/>
        </w:rPr>
      </w:pPr>
      <w:r>
        <w:rPr>
          <w:b/>
          <w:sz w:val="22"/>
          <w:szCs w:val="22"/>
        </w:rPr>
        <w:lastRenderedPageBreak/>
        <w:t>PREHODNE IN KONČNE DOLOČBE</w:t>
      </w:r>
    </w:p>
    <w:p w14:paraId="3E0567AD"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70673F2C" w14:textId="77777777" w:rsidR="00166CD6" w:rsidRDefault="00166CD6" w:rsidP="00166CD6">
      <w:pPr>
        <w:spacing w:after="0"/>
        <w:rPr>
          <w:sz w:val="22"/>
          <w:szCs w:val="22"/>
        </w:rPr>
      </w:pPr>
    </w:p>
    <w:p w14:paraId="43EF6755" w14:textId="77777777" w:rsidR="00166CD6" w:rsidRDefault="00166CD6" w:rsidP="00166CD6">
      <w:pPr>
        <w:spacing w:after="0"/>
        <w:rPr>
          <w:sz w:val="22"/>
          <w:szCs w:val="22"/>
        </w:rPr>
      </w:pPr>
      <w:r>
        <w:rPr>
          <w:sz w:val="22"/>
          <w:szCs w:val="22"/>
        </w:rPr>
        <w:t>Pogodbo je mogoče spremeniti ali dopolniti samo v pisni obliki po sporazumu vseh pogodbenih strank.</w:t>
      </w:r>
    </w:p>
    <w:p w14:paraId="525BF488" w14:textId="77777777" w:rsidR="00166CD6" w:rsidRDefault="00166CD6" w:rsidP="00166CD6">
      <w:pPr>
        <w:spacing w:after="0"/>
        <w:rPr>
          <w:sz w:val="22"/>
          <w:szCs w:val="22"/>
        </w:rPr>
      </w:pPr>
    </w:p>
    <w:p w14:paraId="2CC0D847"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7D35F195" w14:textId="77777777" w:rsidR="00166CD6" w:rsidRDefault="00166CD6" w:rsidP="00166CD6">
      <w:pPr>
        <w:spacing w:after="0"/>
        <w:rPr>
          <w:sz w:val="22"/>
          <w:szCs w:val="22"/>
        </w:rPr>
      </w:pPr>
    </w:p>
    <w:p w14:paraId="1981E082" w14:textId="77777777" w:rsidR="00166CD6" w:rsidRDefault="00166CD6" w:rsidP="00166CD6">
      <w:pPr>
        <w:spacing w:after="0"/>
        <w:rPr>
          <w:sz w:val="22"/>
          <w:szCs w:val="22"/>
        </w:rPr>
      </w:pPr>
      <w:r>
        <w:rPr>
          <w:sz w:val="22"/>
          <w:szCs w:val="22"/>
        </w:rPr>
        <w:t>Za urejanje medsebojnih obveznosti in pravic, ki niso urejene s to pogodbo ter z razpisno in ponudbeno dokumentacijo za oddajo naročila, se uporabljajo, določila Obligacijskega zakonika in drugi predpisi, ki urejajo pogodbene odnose.</w:t>
      </w:r>
    </w:p>
    <w:p w14:paraId="268EACFA" w14:textId="77777777" w:rsidR="00166CD6" w:rsidRDefault="00166CD6" w:rsidP="00166CD6">
      <w:pPr>
        <w:spacing w:after="0"/>
        <w:rPr>
          <w:sz w:val="22"/>
          <w:szCs w:val="22"/>
        </w:rPr>
      </w:pPr>
    </w:p>
    <w:p w14:paraId="13787055" w14:textId="08E11CA4" w:rsidR="006C4B6C" w:rsidRPr="007037D2" w:rsidRDefault="006C4B6C" w:rsidP="006C4B6C">
      <w:pPr>
        <w:pStyle w:val="ListParagraph"/>
        <w:numPr>
          <w:ilvl w:val="0"/>
          <w:numId w:val="25"/>
        </w:numPr>
        <w:spacing w:after="0"/>
        <w:jc w:val="center"/>
        <w:rPr>
          <w:b/>
          <w:sz w:val="22"/>
          <w:szCs w:val="22"/>
        </w:rPr>
      </w:pPr>
      <w:r w:rsidRPr="007037D2">
        <w:rPr>
          <w:b/>
          <w:sz w:val="22"/>
          <w:szCs w:val="22"/>
        </w:rPr>
        <w:t>člen</w:t>
      </w:r>
    </w:p>
    <w:p w14:paraId="0E7A388F" w14:textId="77777777" w:rsidR="006C4B6C" w:rsidRDefault="006C4B6C" w:rsidP="00166CD6">
      <w:pPr>
        <w:spacing w:after="0"/>
        <w:rPr>
          <w:sz w:val="22"/>
          <w:szCs w:val="22"/>
        </w:rPr>
      </w:pPr>
    </w:p>
    <w:p w14:paraId="3F1462F2" w14:textId="13AF618C" w:rsidR="006C4B6C" w:rsidRDefault="006C4B6C" w:rsidP="00166CD6">
      <w:pPr>
        <w:spacing w:after="0"/>
        <w:rPr>
          <w:sz w:val="22"/>
          <w:szCs w:val="22"/>
        </w:rPr>
      </w:pPr>
      <w:r>
        <w:rPr>
          <w:sz w:val="22"/>
          <w:szCs w:val="22"/>
        </w:rPr>
        <w:t xml:space="preserve">Ta pogodba je sklenjena pod razveznim pogojem, ki se v primeru izpolnitve okoliščin iz drugega odstavka 67.a člena ZJN-3 </w:t>
      </w:r>
      <w:r w:rsidR="007037D2">
        <w:rPr>
          <w:sz w:val="22"/>
          <w:szCs w:val="22"/>
        </w:rPr>
        <w:t xml:space="preserve">ter ob upoštevanju četrtega odstavka prej navedenega člena, </w:t>
      </w:r>
      <w:r>
        <w:rPr>
          <w:sz w:val="22"/>
          <w:szCs w:val="22"/>
        </w:rPr>
        <w:t xml:space="preserve">uresniči z dnem sklenitve nove pogodbe o izvedbi javnega naročila za predmetno naročilo. </w:t>
      </w:r>
      <w:r w:rsidR="007037D2">
        <w:rPr>
          <w:sz w:val="22"/>
          <w:szCs w:val="22"/>
        </w:rPr>
        <w:t xml:space="preserve">Če je pogodba sklenjena z več gospodarskimi subjekti, razvezni pogoj učinkuje le za gospodarski subjekt, za katerega je izpolnjena okoliščina iz drugega odstavka 67.a člena ZJN-3; v tem primeru se razvezni pogoj uresniči 30. dan po izvedenem preverjanju o izpolnitvi okoliščin.  </w:t>
      </w:r>
      <w:r>
        <w:rPr>
          <w:sz w:val="22"/>
          <w:szCs w:val="22"/>
        </w:rPr>
        <w:t xml:space="preserve"> </w:t>
      </w:r>
    </w:p>
    <w:p w14:paraId="0C24AD91" w14:textId="77777777" w:rsidR="006C4B6C" w:rsidRDefault="006C4B6C" w:rsidP="00166CD6">
      <w:pPr>
        <w:spacing w:after="0"/>
        <w:rPr>
          <w:sz w:val="22"/>
          <w:szCs w:val="22"/>
        </w:rPr>
      </w:pPr>
    </w:p>
    <w:p w14:paraId="4A8EACD1"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5E889807" w14:textId="77777777" w:rsidR="00166CD6" w:rsidRDefault="00166CD6" w:rsidP="00166CD6">
      <w:pPr>
        <w:spacing w:after="0"/>
        <w:rPr>
          <w:sz w:val="22"/>
          <w:szCs w:val="22"/>
        </w:rPr>
      </w:pPr>
    </w:p>
    <w:p w14:paraId="393D3709" w14:textId="16F8ACC8" w:rsidR="00166CD6" w:rsidRDefault="00166CD6" w:rsidP="00166CD6">
      <w:pPr>
        <w:spacing w:after="0"/>
        <w:rPr>
          <w:sz w:val="22"/>
          <w:szCs w:val="22"/>
        </w:rPr>
      </w:pPr>
      <w:r>
        <w:rPr>
          <w:sz w:val="22"/>
          <w:szCs w:val="22"/>
        </w:rPr>
        <w:t xml:space="preserve">Ta pogodba je sklenjena za </w:t>
      </w:r>
      <w:r w:rsidRPr="00730ED8">
        <w:rPr>
          <w:sz w:val="22"/>
          <w:szCs w:val="22"/>
        </w:rPr>
        <w:t xml:space="preserve">obdobje </w:t>
      </w:r>
      <w:r w:rsidR="00A73EF4">
        <w:rPr>
          <w:sz w:val="22"/>
          <w:szCs w:val="22"/>
        </w:rPr>
        <w:t>od 14.2.2021 do 31.12.2022</w:t>
      </w:r>
      <w:r w:rsidRPr="00730ED8">
        <w:rPr>
          <w:sz w:val="22"/>
          <w:szCs w:val="22"/>
        </w:rPr>
        <w:t xml:space="preserve"> </w:t>
      </w:r>
      <w:r>
        <w:rPr>
          <w:sz w:val="22"/>
          <w:szCs w:val="22"/>
        </w:rPr>
        <w:t xml:space="preserve">in začne veljati ko jo podpišeta obe pogodbeni stranki in ko naročnik od izvajalca prejeme </w:t>
      </w:r>
      <w:r w:rsidR="00266E46">
        <w:rPr>
          <w:sz w:val="22"/>
          <w:szCs w:val="22"/>
        </w:rPr>
        <w:t xml:space="preserve">finančno </w:t>
      </w:r>
      <w:r>
        <w:rPr>
          <w:sz w:val="22"/>
          <w:szCs w:val="22"/>
        </w:rPr>
        <w:t xml:space="preserve">zavarovanje za dobro izvedbo pogodbenih obveznosti. </w:t>
      </w:r>
    </w:p>
    <w:p w14:paraId="3F867FAF" w14:textId="77777777" w:rsidR="00B421EF" w:rsidRDefault="00B421EF" w:rsidP="00166CD6">
      <w:pPr>
        <w:spacing w:after="0"/>
        <w:jc w:val="left"/>
        <w:rPr>
          <w:sz w:val="22"/>
          <w:szCs w:val="22"/>
        </w:rPr>
      </w:pPr>
    </w:p>
    <w:p w14:paraId="33DBD7D9"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13F47661" w14:textId="77777777" w:rsidR="00166CD6" w:rsidRDefault="00166CD6" w:rsidP="00166CD6">
      <w:pPr>
        <w:spacing w:after="0"/>
        <w:rPr>
          <w:sz w:val="22"/>
          <w:szCs w:val="22"/>
        </w:rPr>
      </w:pPr>
    </w:p>
    <w:p w14:paraId="246E12D9" w14:textId="77777777" w:rsidR="00166CD6" w:rsidRDefault="00166CD6" w:rsidP="00166CD6">
      <w:pPr>
        <w:spacing w:after="0"/>
        <w:rPr>
          <w:sz w:val="22"/>
          <w:szCs w:val="22"/>
        </w:rPr>
      </w:pPr>
      <w:r>
        <w:rPr>
          <w:sz w:val="22"/>
          <w:szCs w:val="22"/>
        </w:rPr>
        <w:t>Morebitna neveljavnost kateregakoli določila te pogodbe ne vpliva na veljavnost pogodbe kot celote.</w:t>
      </w:r>
    </w:p>
    <w:p w14:paraId="2DD5DDBC" w14:textId="77777777" w:rsidR="00166CD6" w:rsidRDefault="00166CD6" w:rsidP="00166CD6">
      <w:pPr>
        <w:spacing w:after="0"/>
        <w:rPr>
          <w:sz w:val="22"/>
          <w:szCs w:val="22"/>
        </w:rPr>
      </w:pPr>
    </w:p>
    <w:p w14:paraId="00A8330B" w14:textId="77777777" w:rsidR="00166CD6" w:rsidRDefault="00166CD6" w:rsidP="00166CD6">
      <w:pPr>
        <w:spacing w:after="0"/>
        <w:rPr>
          <w:sz w:val="22"/>
          <w:szCs w:val="22"/>
        </w:rPr>
      </w:pPr>
      <w:r>
        <w:rPr>
          <w:sz w:val="22"/>
          <w:szCs w:val="22"/>
        </w:rPr>
        <w:t>Če se stranki ne dogovorita drugače, se morebitni spori iz te pogodbe razrešujejo pred stvarno pristojnim sodiščem v Ljubljani po slovenskem pravu.</w:t>
      </w:r>
    </w:p>
    <w:p w14:paraId="76070C2D" w14:textId="77777777" w:rsidR="00A73EF4" w:rsidRDefault="00A73EF4" w:rsidP="00166CD6">
      <w:pPr>
        <w:spacing w:after="0"/>
        <w:rPr>
          <w:sz w:val="22"/>
          <w:szCs w:val="22"/>
        </w:rPr>
      </w:pPr>
    </w:p>
    <w:p w14:paraId="1A5E33C4" w14:textId="77777777" w:rsidR="00166CD6" w:rsidRDefault="00166CD6" w:rsidP="00166CD6">
      <w:pPr>
        <w:pStyle w:val="ListParagraph"/>
        <w:numPr>
          <w:ilvl w:val="0"/>
          <w:numId w:val="25"/>
        </w:numPr>
        <w:spacing w:after="0"/>
        <w:jc w:val="center"/>
        <w:rPr>
          <w:b/>
          <w:sz w:val="22"/>
          <w:szCs w:val="22"/>
        </w:rPr>
      </w:pPr>
      <w:r>
        <w:rPr>
          <w:b/>
          <w:sz w:val="22"/>
          <w:szCs w:val="22"/>
        </w:rPr>
        <w:t>člen</w:t>
      </w:r>
    </w:p>
    <w:p w14:paraId="2AF4A7C4" w14:textId="77777777" w:rsidR="00166CD6" w:rsidRDefault="00166CD6" w:rsidP="00166CD6">
      <w:pPr>
        <w:spacing w:after="0"/>
        <w:rPr>
          <w:sz w:val="22"/>
          <w:szCs w:val="22"/>
        </w:rPr>
      </w:pPr>
    </w:p>
    <w:p w14:paraId="06D4E193" w14:textId="77777777" w:rsidR="00166CD6" w:rsidRDefault="00166CD6" w:rsidP="00166CD6">
      <w:pPr>
        <w:spacing w:after="0"/>
        <w:rPr>
          <w:sz w:val="22"/>
          <w:szCs w:val="22"/>
        </w:rPr>
      </w:pPr>
      <w:r>
        <w:rPr>
          <w:sz w:val="22"/>
          <w:szCs w:val="22"/>
        </w:rPr>
        <w:t xml:space="preserve">Ta pogodba je sestavljena v dveh (2) enakih izvodih, od katerih vsaka pogodbena stranka prejme en (1) izvod pogodbe. </w:t>
      </w:r>
    </w:p>
    <w:p w14:paraId="2FDE6FF0" w14:textId="77777777" w:rsidR="00166CD6" w:rsidRDefault="00166CD6" w:rsidP="00166CD6">
      <w:pPr>
        <w:spacing w:after="0"/>
        <w:rPr>
          <w:sz w:val="22"/>
          <w:szCs w:val="22"/>
        </w:rPr>
      </w:pPr>
    </w:p>
    <w:p w14:paraId="4FB3375D" w14:textId="77777777" w:rsidR="00666F07" w:rsidRDefault="00666F07" w:rsidP="00166CD6">
      <w:pPr>
        <w:spacing w:after="0"/>
        <w:rPr>
          <w:sz w:val="22"/>
          <w:szCs w:val="22"/>
        </w:rPr>
      </w:pPr>
    </w:p>
    <w:p w14:paraId="7D368746" w14:textId="77777777" w:rsidR="00166CD6" w:rsidRDefault="00166CD6" w:rsidP="00166CD6">
      <w:pPr>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2692"/>
      </w:tblGrid>
      <w:tr w:rsidR="00166CD6" w14:paraId="3CBC1658" w14:textId="77777777" w:rsidTr="00847524">
        <w:tc>
          <w:tcPr>
            <w:tcW w:w="5245"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166CD6" w14:paraId="5330D803" w14:textId="77777777" w:rsidTr="00847524">
              <w:tc>
                <w:tcPr>
                  <w:tcW w:w="5090" w:type="dxa"/>
                  <w:hideMark/>
                </w:tcPr>
                <w:p w14:paraId="2FF07839" w14:textId="77777777" w:rsidR="00166CD6" w:rsidRDefault="00166CD6" w:rsidP="00847524">
                  <w:pPr>
                    <w:widowControl/>
                    <w:spacing w:after="0" w:line="256" w:lineRule="auto"/>
                    <w:rPr>
                      <w:rFonts w:eastAsia="Times New Roman" w:cs="Arial"/>
                      <w:sz w:val="22"/>
                      <w:szCs w:val="22"/>
                      <w:lang w:eastAsia="en-GB"/>
                    </w:rPr>
                  </w:pPr>
                  <w:r>
                    <w:rPr>
                      <w:rFonts w:eastAsia="Times New Roman" w:cs="Arial"/>
                      <w:sz w:val="22"/>
                      <w:szCs w:val="22"/>
                      <w:lang w:eastAsia="en-GB"/>
                    </w:rPr>
                    <w:lastRenderedPageBreak/>
                    <w:t>Kraj in datum:</w:t>
                  </w:r>
                </w:p>
              </w:tc>
              <w:tc>
                <w:tcPr>
                  <w:tcW w:w="4253" w:type="dxa"/>
                </w:tcPr>
                <w:p w14:paraId="3740FCD9" w14:textId="77777777" w:rsidR="00166CD6" w:rsidRDefault="00166CD6" w:rsidP="00847524">
                  <w:pPr>
                    <w:widowControl/>
                    <w:spacing w:after="0" w:line="256" w:lineRule="auto"/>
                    <w:rPr>
                      <w:rFonts w:eastAsia="Times New Roman" w:cs="Arial"/>
                      <w:sz w:val="22"/>
                      <w:szCs w:val="22"/>
                      <w:lang w:eastAsia="en-GB"/>
                    </w:rPr>
                  </w:pPr>
                </w:p>
              </w:tc>
            </w:tr>
          </w:tbl>
          <w:p w14:paraId="13DBDA5D" w14:textId="77777777" w:rsidR="00166CD6" w:rsidRDefault="00166CD6" w:rsidP="00847524">
            <w:pPr>
              <w:rPr>
                <w:sz w:val="22"/>
                <w:szCs w:val="22"/>
              </w:rPr>
            </w:pPr>
          </w:p>
        </w:tc>
        <w:tc>
          <w:tcPr>
            <w:tcW w:w="2692"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166CD6" w14:paraId="12BD9E51" w14:textId="77777777" w:rsidTr="00847524">
              <w:tc>
                <w:tcPr>
                  <w:tcW w:w="5090" w:type="dxa"/>
                  <w:hideMark/>
                </w:tcPr>
                <w:p w14:paraId="7454CB25" w14:textId="77777777" w:rsidR="00166CD6" w:rsidRDefault="00166CD6" w:rsidP="00847524">
                  <w:pPr>
                    <w:widowControl/>
                    <w:spacing w:after="0" w:line="256" w:lineRule="auto"/>
                    <w:rPr>
                      <w:rFonts w:eastAsia="Times New Roman" w:cs="Arial"/>
                      <w:sz w:val="22"/>
                      <w:szCs w:val="22"/>
                      <w:lang w:eastAsia="en-GB"/>
                    </w:rPr>
                  </w:pPr>
                  <w:r>
                    <w:rPr>
                      <w:rFonts w:eastAsia="Times New Roman" w:cs="Arial"/>
                      <w:sz w:val="22"/>
                      <w:szCs w:val="22"/>
                      <w:lang w:eastAsia="en-GB"/>
                    </w:rPr>
                    <w:t>Kraj in datum:</w:t>
                  </w:r>
                </w:p>
              </w:tc>
              <w:tc>
                <w:tcPr>
                  <w:tcW w:w="4253" w:type="dxa"/>
                  <w:hideMark/>
                </w:tcPr>
                <w:p w14:paraId="74022E78" w14:textId="77777777" w:rsidR="00166CD6" w:rsidRDefault="00166CD6" w:rsidP="00847524">
                  <w:pPr>
                    <w:widowControl/>
                    <w:spacing w:after="0" w:line="256" w:lineRule="auto"/>
                    <w:rPr>
                      <w:rFonts w:eastAsia="Times New Roman" w:cs="Arial"/>
                      <w:sz w:val="22"/>
                      <w:szCs w:val="22"/>
                      <w:lang w:eastAsia="en-GB"/>
                    </w:rPr>
                  </w:pPr>
                  <w:r>
                    <w:rPr>
                      <w:rFonts w:eastAsia="Times New Roman" w:cs="Arial"/>
                      <w:sz w:val="22"/>
                      <w:szCs w:val="22"/>
                      <w:lang w:eastAsia="en-GB"/>
                    </w:rPr>
                    <w:t>Kraj in datum:</w:t>
                  </w:r>
                </w:p>
              </w:tc>
            </w:tr>
          </w:tbl>
          <w:p w14:paraId="0F6F527C" w14:textId="77777777" w:rsidR="00166CD6" w:rsidRDefault="00166CD6" w:rsidP="00847524">
            <w:pPr>
              <w:rPr>
                <w:sz w:val="22"/>
                <w:szCs w:val="22"/>
              </w:rPr>
            </w:pPr>
          </w:p>
        </w:tc>
      </w:tr>
      <w:tr w:rsidR="00166CD6" w14:paraId="28F8428F" w14:textId="77777777" w:rsidTr="00847524">
        <w:tc>
          <w:tcPr>
            <w:tcW w:w="5245" w:type="dxa"/>
          </w:tcPr>
          <w:p w14:paraId="16B209C2" w14:textId="77777777" w:rsidR="00166CD6" w:rsidRDefault="00166CD6" w:rsidP="00847524"/>
        </w:tc>
        <w:tc>
          <w:tcPr>
            <w:tcW w:w="2692" w:type="dxa"/>
          </w:tcPr>
          <w:p w14:paraId="472D1E82" w14:textId="77777777" w:rsidR="00166CD6" w:rsidRDefault="00166CD6" w:rsidP="00847524"/>
        </w:tc>
      </w:tr>
      <w:tr w:rsidR="00166CD6" w14:paraId="53AB6C6C" w14:textId="77777777" w:rsidTr="00847524">
        <w:tc>
          <w:tcPr>
            <w:tcW w:w="5245"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166CD6" w14:paraId="55FDFF35" w14:textId="77777777" w:rsidTr="00847524">
              <w:tc>
                <w:tcPr>
                  <w:tcW w:w="5090" w:type="dxa"/>
                  <w:hideMark/>
                </w:tcPr>
                <w:p w14:paraId="571E3FEA" w14:textId="77777777" w:rsidR="00166CD6" w:rsidRDefault="00166CD6" w:rsidP="00847524">
                  <w:pPr>
                    <w:widowControl/>
                    <w:spacing w:after="0" w:line="256" w:lineRule="auto"/>
                    <w:rPr>
                      <w:rFonts w:eastAsia="Times New Roman" w:cs="Arial"/>
                      <w:sz w:val="22"/>
                      <w:szCs w:val="22"/>
                      <w:lang w:eastAsia="en-GB"/>
                    </w:rPr>
                  </w:pPr>
                  <w:r>
                    <w:rPr>
                      <w:rFonts w:eastAsia="Times New Roman" w:cs="Arial"/>
                      <w:b/>
                      <w:sz w:val="22"/>
                      <w:szCs w:val="22"/>
                      <w:lang w:eastAsia="en-GB"/>
                    </w:rPr>
                    <w:t>NAROČNIK</w:t>
                  </w:r>
                </w:p>
              </w:tc>
              <w:tc>
                <w:tcPr>
                  <w:tcW w:w="4253" w:type="dxa"/>
                </w:tcPr>
                <w:p w14:paraId="3E86D74A" w14:textId="77777777" w:rsidR="00166CD6" w:rsidRDefault="00166CD6" w:rsidP="00847524">
                  <w:pPr>
                    <w:widowControl/>
                    <w:spacing w:after="0" w:line="256" w:lineRule="auto"/>
                    <w:rPr>
                      <w:rFonts w:eastAsia="Times New Roman" w:cs="Arial"/>
                      <w:sz w:val="22"/>
                      <w:szCs w:val="22"/>
                      <w:lang w:eastAsia="en-GB"/>
                    </w:rPr>
                  </w:pPr>
                </w:p>
              </w:tc>
            </w:tr>
          </w:tbl>
          <w:p w14:paraId="0C347F7B" w14:textId="77777777" w:rsidR="00166CD6" w:rsidRDefault="00166CD6" w:rsidP="00847524">
            <w:pPr>
              <w:rPr>
                <w:sz w:val="22"/>
                <w:szCs w:val="22"/>
              </w:rPr>
            </w:pPr>
          </w:p>
        </w:tc>
        <w:tc>
          <w:tcPr>
            <w:tcW w:w="2692" w:type="dxa"/>
            <w:hideMark/>
          </w:tcPr>
          <w:tbl>
            <w:tblPr>
              <w:tblW w:w="0" w:type="dxa"/>
              <w:tblInd w:w="8" w:type="dxa"/>
              <w:tblLayout w:type="fixed"/>
              <w:tblCellMar>
                <w:left w:w="0" w:type="dxa"/>
                <w:right w:w="0" w:type="dxa"/>
              </w:tblCellMar>
              <w:tblLook w:val="04A0" w:firstRow="1" w:lastRow="0" w:firstColumn="1" w:lastColumn="0" w:noHBand="0" w:noVBand="1"/>
            </w:tblPr>
            <w:tblGrid>
              <w:gridCol w:w="5090"/>
              <w:gridCol w:w="4253"/>
            </w:tblGrid>
            <w:tr w:rsidR="00166CD6" w14:paraId="403105E6" w14:textId="77777777" w:rsidTr="00847524">
              <w:tc>
                <w:tcPr>
                  <w:tcW w:w="5090" w:type="dxa"/>
                  <w:hideMark/>
                </w:tcPr>
                <w:p w14:paraId="550B4263" w14:textId="77777777" w:rsidR="00166CD6" w:rsidRDefault="00166CD6" w:rsidP="00847524">
                  <w:pPr>
                    <w:widowControl/>
                    <w:spacing w:after="0" w:line="256" w:lineRule="auto"/>
                    <w:rPr>
                      <w:rFonts w:eastAsia="Times New Roman" w:cs="Arial"/>
                      <w:sz w:val="22"/>
                      <w:szCs w:val="22"/>
                      <w:lang w:eastAsia="en-GB"/>
                    </w:rPr>
                  </w:pPr>
                  <w:r>
                    <w:rPr>
                      <w:rFonts w:eastAsia="Times New Roman" w:cs="Arial"/>
                      <w:b/>
                      <w:sz w:val="22"/>
                      <w:szCs w:val="22"/>
                      <w:lang w:eastAsia="en-GB"/>
                    </w:rPr>
                    <w:t>IZVAJALEC</w:t>
                  </w:r>
                </w:p>
              </w:tc>
              <w:tc>
                <w:tcPr>
                  <w:tcW w:w="4253" w:type="dxa"/>
                </w:tcPr>
                <w:p w14:paraId="2BFEAC5A" w14:textId="77777777" w:rsidR="00166CD6" w:rsidRDefault="00166CD6" w:rsidP="00847524">
                  <w:pPr>
                    <w:widowControl/>
                    <w:spacing w:after="0" w:line="256" w:lineRule="auto"/>
                    <w:rPr>
                      <w:rFonts w:eastAsia="Times New Roman" w:cs="Arial"/>
                      <w:b/>
                      <w:sz w:val="22"/>
                      <w:szCs w:val="22"/>
                      <w:lang w:eastAsia="en-GB"/>
                    </w:rPr>
                  </w:pPr>
                  <w:r>
                    <w:rPr>
                      <w:rFonts w:eastAsia="Times New Roman" w:cs="Arial"/>
                      <w:b/>
                      <w:sz w:val="22"/>
                      <w:szCs w:val="22"/>
                      <w:lang w:eastAsia="en-GB"/>
                    </w:rPr>
                    <w:t>NAROČNIK</w:t>
                  </w:r>
                </w:p>
                <w:p w14:paraId="6426D11C" w14:textId="77777777" w:rsidR="00166CD6" w:rsidRDefault="00166CD6" w:rsidP="00847524">
                  <w:pPr>
                    <w:widowControl/>
                    <w:spacing w:after="0" w:line="256" w:lineRule="auto"/>
                    <w:rPr>
                      <w:rFonts w:eastAsia="Times New Roman" w:cs="Arial"/>
                      <w:sz w:val="22"/>
                      <w:szCs w:val="22"/>
                      <w:lang w:eastAsia="en-GB"/>
                    </w:rPr>
                  </w:pPr>
                </w:p>
              </w:tc>
            </w:tr>
          </w:tbl>
          <w:p w14:paraId="33BC2385" w14:textId="77777777" w:rsidR="00166CD6" w:rsidRDefault="00166CD6" w:rsidP="00847524">
            <w:pPr>
              <w:rPr>
                <w:sz w:val="22"/>
                <w:szCs w:val="22"/>
              </w:rPr>
            </w:pPr>
          </w:p>
        </w:tc>
      </w:tr>
    </w:tbl>
    <w:p w14:paraId="2F70C3FA" w14:textId="7A6C7AE1" w:rsidR="00166CD6" w:rsidRPr="00E40BEF" w:rsidRDefault="00166CD6" w:rsidP="00DC76CE">
      <w:pPr>
        <w:rPr>
          <w:rFonts w:cs="Arial"/>
        </w:rPr>
      </w:pPr>
    </w:p>
    <w:sectPr w:rsidR="00166CD6" w:rsidRPr="00E40BEF" w:rsidSect="00F7054E">
      <w:headerReference w:type="default" r:id="rId9"/>
      <w:footerReference w:type="default" r:id="rId10"/>
      <w:headerReference w:type="first" r:id="rId11"/>
      <w:footerReference w:type="first" r:id="rId12"/>
      <w:pgSz w:w="11906" w:h="16838"/>
      <w:pgMar w:top="2835" w:right="2268" w:bottom="226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0CA6" w14:textId="77777777" w:rsidR="00885F7B" w:rsidRDefault="00885F7B" w:rsidP="002219CE">
      <w:r>
        <w:separator/>
      </w:r>
    </w:p>
  </w:endnote>
  <w:endnote w:type="continuationSeparator" w:id="0">
    <w:p w14:paraId="1D4ABE70" w14:textId="77777777" w:rsidR="00885F7B" w:rsidRDefault="00885F7B" w:rsidP="002219CE">
      <w:r>
        <w:continuationSeparator/>
      </w:r>
    </w:p>
  </w:endnote>
  <w:endnote w:type="continuationNotice" w:id="1">
    <w:p w14:paraId="47F4F699" w14:textId="77777777" w:rsidR="00885F7B" w:rsidRDefault="00885F7B" w:rsidP="002219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S Me">
    <w:altName w:val="Cambria"/>
    <w:panose1 w:val="00000000000000000000"/>
    <w:charset w:val="4D"/>
    <w:family w:val="swiss"/>
    <w:notTrueType/>
    <w:pitch w:val="default"/>
    <w:sig w:usb0="00000003" w:usb1="00000000" w:usb2="00000000" w:usb3="00000000" w:csb0="00000001"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9552177"/>
      <w:docPartObj>
        <w:docPartGallery w:val="Page Numbers (Bottom of Page)"/>
        <w:docPartUnique/>
      </w:docPartObj>
    </w:sdtPr>
    <w:sdtEndPr>
      <w:rPr>
        <w:noProof/>
      </w:rPr>
    </w:sdtEndPr>
    <w:sdtContent>
      <w:p w14:paraId="1B1C4A16" w14:textId="1C892771" w:rsidR="00885F7B" w:rsidRPr="009966DA" w:rsidRDefault="00885F7B" w:rsidP="003C12F6">
        <w:pPr>
          <w:pStyle w:val="Footer"/>
          <w:jc w:val="center"/>
        </w:pPr>
        <w:r w:rsidRPr="009966DA">
          <w:fldChar w:fldCharType="begin"/>
        </w:r>
        <w:r w:rsidRPr="009966DA">
          <w:instrText xml:space="preserve"> PAGE   \* MERGEFORMAT </w:instrText>
        </w:r>
        <w:r w:rsidRPr="009966DA">
          <w:fldChar w:fldCharType="separate"/>
        </w:r>
        <w:r w:rsidR="0023169E">
          <w:rPr>
            <w:noProof/>
          </w:rPr>
          <w:t>2</w:t>
        </w:r>
        <w:r w:rsidRPr="009966DA">
          <w:rPr>
            <w:noProof/>
          </w:rPr>
          <w:fldChar w:fldCharType="end"/>
        </w:r>
      </w:p>
    </w:sdtContent>
  </w:sdt>
  <w:p w14:paraId="2752E212" w14:textId="77777777" w:rsidR="00885F7B" w:rsidRDefault="00885F7B" w:rsidP="00221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C649E" w14:textId="77777777" w:rsidR="00885F7B" w:rsidRDefault="00885F7B" w:rsidP="002219CE">
    <w:pPr>
      <w:pStyle w:val="Footer"/>
    </w:pPr>
  </w:p>
  <w:p w14:paraId="1D6CE86D" w14:textId="77777777" w:rsidR="00885F7B" w:rsidRDefault="00885F7B" w:rsidP="00221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5D08D" w14:textId="77777777" w:rsidR="00885F7B" w:rsidRDefault="00885F7B" w:rsidP="002219CE">
      <w:r>
        <w:separator/>
      </w:r>
    </w:p>
  </w:footnote>
  <w:footnote w:type="continuationSeparator" w:id="0">
    <w:p w14:paraId="2AB866C8" w14:textId="77777777" w:rsidR="00885F7B" w:rsidRDefault="00885F7B" w:rsidP="002219CE">
      <w:r>
        <w:continuationSeparator/>
      </w:r>
    </w:p>
  </w:footnote>
  <w:footnote w:type="continuationNotice" w:id="1">
    <w:p w14:paraId="1D4F158B" w14:textId="77777777" w:rsidR="00885F7B" w:rsidRDefault="00885F7B" w:rsidP="002219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A4E4" w14:textId="77777777" w:rsidR="00885F7B" w:rsidRDefault="00885F7B"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noProof/>
        <w:sz w:val="18"/>
        <w:szCs w:val="22"/>
        <w:lang w:eastAsia="sl-SI"/>
      </w:rPr>
      <w:drawing>
        <wp:anchor distT="0" distB="0" distL="114300" distR="114300" simplePos="0" relativeHeight="251663360" behindDoc="0" locked="0" layoutInCell="1" allowOverlap="1" wp14:anchorId="3699B985" wp14:editId="426EF763">
          <wp:simplePos x="0" y="0"/>
          <wp:positionH relativeFrom="page">
            <wp:align>right</wp:align>
          </wp:positionH>
          <wp:positionV relativeFrom="page">
            <wp:align>top</wp:align>
          </wp:positionV>
          <wp:extent cx="1428750" cy="1076325"/>
          <wp:effectExtent l="0" t="0" r="0" b="9525"/>
          <wp:wrapSquare wrapText="bothSides"/>
          <wp:docPr id="1"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78DCD" w14:textId="77777777" w:rsidR="00885F7B" w:rsidRPr="00BA04DF" w:rsidRDefault="00885F7B" w:rsidP="00BA04DF">
    <w:pPr>
      <w:widowControl/>
      <w:tabs>
        <w:tab w:val="center" w:pos="4536"/>
        <w:tab w:val="right" w:pos="9072"/>
      </w:tabs>
      <w:spacing w:after="0"/>
      <w:jc w:val="center"/>
      <w:rPr>
        <w:rFonts w:ascii="Calibri" w:eastAsia="Times New Roman" w:hAnsi="Calibri" w:cs="Times New Roman"/>
        <w:i/>
        <w:sz w:val="18"/>
        <w:szCs w:val="22"/>
        <w:lang w:eastAsia="en-GB"/>
      </w:rPr>
    </w:pPr>
    <w:r w:rsidRPr="00BA04DF">
      <w:rPr>
        <w:rFonts w:ascii="Calibri" w:eastAsia="Times New Roman" w:hAnsi="Calibri" w:cs="Times New Roman"/>
        <w:i/>
        <w:sz w:val="18"/>
        <w:szCs w:val="22"/>
        <w:lang w:eastAsia="en-GB"/>
      </w:rPr>
      <w:t>Družba za upravljanje terjatev bank, d. d.</w:t>
    </w:r>
  </w:p>
  <w:p w14:paraId="0ED7DC8C" w14:textId="260C9482" w:rsidR="00885F7B" w:rsidRPr="00E51A04" w:rsidRDefault="00885F7B" w:rsidP="00BA04DF">
    <w:pPr>
      <w:jc w:val="center"/>
      <w:rPr>
        <w:rStyle w:val="IntenseEmphasis"/>
        <w:color w:val="auto"/>
        <w:sz w:val="18"/>
        <w:szCs w:val="18"/>
      </w:rPr>
    </w:pPr>
    <w:r w:rsidRPr="00BA04DF">
      <w:rPr>
        <w:rFonts w:ascii="Calibri" w:eastAsia="Times New Roman" w:hAnsi="Calibri" w:cs="Times New Roman"/>
        <w:i/>
        <w:sz w:val="18"/>
        <w:szCs w:val="22"/>
        <w:lang w:eastAsia="en-GB"/>
      </w:rPr>
      <w:t xml:space="preserve">Razpisna dokumentacija v postopku oddaje javnega </w:t>
    </w:r>
    <w:r w:rsidRPr="001E0A37">
      <w:rPr>
        <w:rFonts w:ascii="Calibri" w:eastAsia="Times New Roman" w:hAnsi="Calibri" w:cs="Times New Roman"/>
        <w:i/>
        <w:sz w:val="18"/>
        <w:szCs w:val="22"/>
        <w:lang w:eastAsia="en-GB"/>
      </w:rPr>
      <w:t>naročila št. JN</w:t>
    </w:r>
    <w:r w:rsidRPr="00192B54">
      <w:rPr>
        <w:rFonts w:ascii="Calibri" w:eastAsia="Times New Roman" w:hAnsi="Calibri" w:cs="Times New Roman"/>
        <w:i/>
        <w:sz w:val="18"/>
        <w:szCs w:val="22"/>
        <w:lang w:eastAsia="en-GB"/>
      </w:rPr>
      <w:t>/1</w:t>
    </w:r>
    <w:r>
      <w:rPr>
        <w:rFonts w:ascii="Calibri" w:eastAsia="Times New Roman" w:hAnsi="Calibri" w:cs="Times New Roman"/>
        <w:i/>
        <w:sz w:val="18"/>
        <w:szCs w:val="22"/>
        <w:lang w:eastAsia="en-GB"/>
      </w:rPr>
      <w:t>1</w:t>
    </w:r>
    <w:r w:rsidRPr="00192B54">
      <w:rPr>
        <w:rFonts w:ascii="Calibri" w:eastAsia="Times New Roman" w:hAnsi="Calibri" w:cs="Times New Roman"/>
        <w:i/>
        <w:sz w:val="18"/>
        <w:szCs w:val="22"/>
        <w:lang w:eastAsia="en-GB"/>
      </w:rPr>
      <w:t>-N</w:t>
    </w:r>
    <w:r w:rsidRPr="001E0A37">
      <w:rPr>
        <w:rFonts w:ascii="Calibri" w:eastAsia="Times New Roman" w:hAnsi="Calibri" w:cs="Times New Roman"/>
        <w:i/>
        <w:sz w:val="18"/>
        <w:szCs w:val="22"/>
        <w:lang w:eastAsia="en-GB"/>
      </w:rPr>
      <w:t>EP/20</w:t>
    </w:r>
    <w:r w:rsidRPr="00E51A04">
      <w:rPr>
        <w:i/>
        <w:noProof/>
        <w:sz w:val="18"/>
        <w:szCs w:val="18"/>
        <w:lang w:eastAsia="sl-SI"/>
      </w:rPr>
      <w:drawing>
        <wp:anchor distT="0" distB="0" distL="114300" distR="114300" simplePos="0" relativeHeight="251661312" behindDoc="0" locked="0" layoutInCell="1" allowOverlap="1" wp14:anchorId="3615632A" wp14:editId="6D89FFB2">
          <wp:simplePos x="0" y="0"/>
          <wp:positionH relativeFrom="page">
            <wp:align>right</wp:align>
          </wp:positionH>
          <wp:positionV relativeFrom="page">
            <wp:align>top</wp:align>
          </wp:positionV>
          <wp:extent cx="1429200" cy="1076400"/>
          <wp:effectExtent l="0" t="0" r="0" b="0"/>
          <wp:wrapSquare wrapText="bothSides"/>
          <wp:docPr id="5"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i/>
        <w:sz w:val="18"/>
        <w:szCs w:val="22"/>
        <w:lang w:eastAsia="en-GB"/>
      </w:rPr>
      <w:t>20</w:t>
    </w:r>
  </w:p>
  <w:p w14:paraId="22534169" w14:textId="2ECEB7C8" w:rsidR="00885F7B" w:rsidRPr="001E717A" w:rsidRDefault="00885F7B" w:rsidP="001E717A">
    <w:pPr>
      <w:jc w:val="center"/>
      <w:rPr>
        <w:i/>
        <w:sz w:val="18"/>
        <w:szCs w:val="18"/>
      </w:rPr>
    </w:pPr>
    <w:r>
      <w:rPr>
        <w:i/>
        <w:sz w:val="18"/>
        <w:szCs w:val="18"/>
      </w:rPr>
      <w:t>»Varovanje premoženja DUTB«</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87B37" w14:textId="77777777" w:rsidR="00885F7B" w:rsidRDefault="00885F7B" w:rsidP="004E6180">
    <w:pPr>
      <w:pStyle w:val="Header"/>
      <w:jc w:val="center"/>
    </w:pPr>
    <w:r>
      <w:rPr>
        <w:noProof/>
        <w:lang w:eastAsia="sl-SI"/>
      </w:rPr>
      <w:drawing>
        <wp:anchor distT="0" distB="0" distL="114300" distR="114300" simplePos="0" relativeHeight="251659264" behindDoc="0" locked="1" layoutInCell="1" allowOverlap="1" wp14:anchorId="62234DC4" wp14:editId="7F6B4D03">
          <wp:simplePos x="0" y="0"/>
          <wp:positionH relativeFrom="page">
            <wp:posOffset>6120765</wp:posOffset>
          </wp:positionH>
          <wp:positionV relativeFrom="page">
            <wp:posOffset>180340</wp:posOffset>
          </wp:positionV>
          <wp:extent cx="1263600" cy="3394800"/>
          <wp:effectExtent l="0" t="0" r="0" b="0"/>
          <wp:wrapSquare wrapText="bothSides"/>
          <wp:docPr id="6" name="Picture 6" descr="DUTB_Header_SLO-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TB_Header_SLO-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00" cy="3394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F4B"/>
    <w:multiLevelType w:val="hybridMultilevel"/>
    <w:tmpl w:val="16761D3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625C4F"/>
    <w:multiLevelType w:val="hybridMultilevel"/>
    <w:tmpl w:val="B442D5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F5E2A95"/>
    <w:multiLevelType w:val="hybridMultilevel"/>
    <w:tmpl w:val="2A7898E0"/>
    <w:lvl w:ilvl="0" w:tplc="59D48E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25457E"/>
    <w:multiLevelType w:val="hybridMultilevel"/>
    <w:tmpl w:val="81F65EDC"/>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AD0B13"/>
    <w:multiLevelType w:val="hybridMultilevel"/>
    <w:tmpl w:val="D4382A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CA3902"/>
    <w:multiLevelType w:val="hybridMultilevel"/>
    <w:tmpl w:val="18641BE8"/>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BF375D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87295"/>
    <w:multiLevelType w:val="hybridMultilevel"/>
    <w:tmpl w:val="A008CCAA"/>
    <w:lvl w:ilvl="0" w:tplc="DF041EF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49102B"/>
    <w:multiLevelType w:val="hybridMultilevel"/>
    <w:tmpl w:val="DC56687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0DB1D77"/>
    <w:multiLevelType w:val="multilevel"/>
    <w:tmpl w:val="EC7871E2"/>
    <w:styleLink w:val="Style12"/>
    <w:lvl w:ilvl="0">
      <w:start w:val="1"/>
      <w:numFmt w:val="upperRoman"/>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5171716"/>
    <w:multiLevelType w:val="hybridMultilevel"/>
    <w:tmpl w:val="C3C2735A"/>
    <w:lvl w:ilvl="0" w:tplc="496621C2">
      <w:start w:val="13"/>
      <w:numFmt w:val="bullet"/>
      <w:lvlText w:val="-"/>
      <w:lvlJc w:val="left"/>
      <w:pPr>
        <w:ind w:left="360" w:hanging="360"/>
      </w:pPr>
      <w:rPr>
        <w:rFonts w:ascii="Garamond" w:eastAsiaTheme="minorEastAsia" w:hAnsi="Garamond"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920C59"/>
    <w:multiLevelType w:val="hybridMultilevel"/>
    <w:tmpl w:val="BCDAADB4"/>
    <w:lvl w:ilvl="0" w:tplc="7D5EF1AA">
      <w:start w:val="1"/>
      <w:numFmt w:val="decimal"/>
      <w:lvlText w:val="%1."/>
      <w:lvlJc w:val="left"/>
      <w:pPr>
        <w:ind w:left="1414"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26012F"/>
    <w:multiLevelType w:val="hybridMultilevel"/>
    <w:tmpl w:val="EA9A93EE"/>
    <w:lvl w:ilvl="0" w:tplc="A008DE86">
      <w:start w:val="1"/>
      <w:numFmt w:val="decimal"/>
      <w:pStyle w:val="ListParagraph"/>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67EE4"/>
    <w:multiLevelType w:val="multilevel"/>
    <w:tmpl w:val="CC1A827A"/>
    <w:styleLink w:val="Style21"/>
    <w:lvl w:ilvl="0">
      <w:start w:val="1"/>
      <w:numFmt w:val="decimal"/>
      <w:lvlText w:val="%1."/>
      <w:lvlJc w:val="left"/>
      <w:pPr>
        <w:ind w:left="360" w:hanging="360"/>
      </w:pPr>
      <w:rPr>
        <w:rFonts w:hint="default"/>
      </w:rPr>
    </w:lvl>
    <w:lvl w:ilvl="1">
      <w:start w:val="1"/>
      <w:numFmt w:val="lowerLetter"/>
      <w:lvlText w:val="%1.%2"/>
      <w:lvlJc w:val="left"/>
      <w:pPr>
        <w:ind w:left="786"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5" w15:restartNumberingAfterBreak="0">
    <w:nsid w:val="36470984"/>
    <w:multiLevelType w:val="hybridMultilevel"/>
    <w:tmpl w:val="7730025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AF170C6"/>
    <w:multiLevelType w:val="hybridMultilevel"/>
    <w:tmpl w:val="51FE189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4702E4C"/>
    <w:multiLevelType w:val="hybridMultilevel"/>
    <w:tmpl w:val="8A8A658E"/>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D4442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E613F"/>
    <w:multiLevelType w:val="hybridMultilevel"/>
    <w:tmpl w:val="D4382A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7246D02"/>
    <w:multiLevelType w:val="hybridMultilevel"/>
    <w:tmpl w:val="7BF006AA"/>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80165D"/>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233F7D"/>
    <w:multiLevelType w:val="hybridMultilevel"/>
    <w:tmpl w:val="C90C4B44"/>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67467C"/>
    <w:multiLevelType w:val="hybridMultilevel"/>
    <w:tmpl w:val="8580F6E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6E7990"/>
    <w:multiLevelType w:val="hybridMultilevel"/>
    <w:tmpl w:val="11BCCB8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EE2364"/>
    <w:multiLevelType w:val="hybridMultilevel"/>
    <w:tmpl w:val="CBECC4F2"/>
    <w:lvl w:ilvl="0" w:tplc="B196538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716983"/>
    <w:multiLevelType w:val="hybridMultilevel"/>
    <w:tmpl w:val="1BD66860"/>
    <w:lvl w:ilvl="0" w:tplc="198EDF5E">
      <w:start w:val="1"/>
      <w:numFmt w:val="bullet"/>
      <w:lvlText w:val="-"/>
      <w:lvlJc w:val="left"/>
      <w:pPr>
        <w:ind w:left="1080" w:hanging="360"/>
      </w:pPr>
      <w:rPr>
        <w:rFonts w:ascii="TimesNewRomanPSMT" w:eastAsia="Times New Roman" w:hAnsi="TimesNewRomanPSMT" w:cs="TimesNewRomanPSM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A145F8E"/>
    <w:multiLevelType w:val="hybridMultilevel"/>
    <w:tmpl w:val="3DF69450"/>
    <w:lvl w:ilvl="0" w:tplc="A570686A">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3C63F83"/>
    <w:multiLevelType w:val="hybridMultilevel"/>
    <w:tmpl w:val="D0DE8FE4"/>
    <w:lvl w:ilvl="0" w:tplc="BB38D7EC">
      <w:start w:val="1"/>
      <w:numFmt w:val="upperRoman"/>
      <w:lvlText w:val="%1."/>
      <w:lvlJc w:val="left"/>
      <w:pPr>
        <w:ind w:left="720" w:hanging="720"/>
      </w:pPr>
      <w:rPr>
        <w:rFonts w:hint="default"/>
        <w:b/>
        <w:sz w:val="28"/>
        <w:szCs w:val="28"/>
      </w:rPr>
    </w:lvl>
    <w:lvl w:ilvl="1" w:tplc="50C62644">
      <w:start w:val="1"/>
      <w:numFmt w:val="decimal"/>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57D20A0"/>
    <w:multiLevelType w:val="multilevel"/>
    <w:tmpl w:val="9BD825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FA145A"/>
    <w:multiLevelType w:val="multilevel"/>
    <w:tmpl w:val="48C62094"/>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1E3527"/>
    <w:multiLevelType w:val="hybridMultilevel"/>
    <w:tmpl w:val="A00A0C36"/>
    <w:lvl w:ilvl="0" w:tplc="E7E84A1C">
      <w:numFmt w:val="bullet"/>
      <w:lvlText w:val="-"/>
      <w:lvlJc w:val="left"/>
      <w:pPr>
        <w:ind w:left="786"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337A51"/>
    <w:multiLevelType w:val="hybridMultilevel"/>
    <w:tmpl w:val="51CA4DB2"/>
    <w:lvl w:ilvl="0" w:tplc="9E32908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2"/>
  </w:num>
  <w:num w:numId="4">
    <w:abstractNumId w:val="18"/>
  </w:num>
  <w:num w:numId="5">
    <w:abstractNumId w:val="28"/>
  </w:num>
  <w:num w:numId="6">
    <w:abstractNumId w:val="10"/>
  </w:num>
  <w:num w:numId="7">
    <w:abstractNumId w:val="26"/>
  </w:num>
  <w:num w:numId="8">
    <w:abstractNumId w:val="33"/>
  </w:num>
  <w:num w:numId="9">
    <w:abstractNumId w:val="24"/>
  </w:num>
  <w:num w:numId="10">
    <w:abstractNumId w:val="2"/>
  </w:num>
  <w:num w:numId="11">
    <w:abstractNumId w:val="25"/>
  </w:num>
  <w:num w:numId="12">
    <w:abstractNumId w:val="16"/>
  </w:num>
  <w:num w:numId="13">
    <w:abstractNumId w:val="8"/>
  </w:num>
  <w:num w:numId="14">
    <w:abstractNumId w:val="11"/>
  </w:num>
  <w:num w:numId="15">
    <w:abstractNumId w:val="35"/>
  </w:num>
  <w:num w:numId="16">
    <w:abstractNumId w:val="27"/>
  </w:num>
  <w:num w:numId="17">
    <w:abstractNumId w:val="17"/>
  </w:num>
  <w:num w:numId="18">
    <w:abstractNumId w:val="5"/>
  </w:num>
  <w:num w:numId="19">
    <w:abstractNumId w:val="4"/>
  </w:num>
  <w:num w:numId="20">
    <w:abstractNumId w:val="30"/>
  </w:num>
  <w:num w:numId="21">
    <w:abstractNumId w:val="22"/>
  </w:num>
  <w:num w:numId="22">
    <w:abstractNumId w:val="1"/>
  </w:num>
  <w:num w:numId="23">
    <w:abstractNumId w:val="21"/>
  </w:num>
  <w:num w:numId="24">
    <w:abstractNumId w:val="20"/>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7"/>
  </w:num>
  <w:num w:numId="28">
    <w:abstractNumId w:val="34"/>
  </w:num>
  <w:num w:numId="29">
    <w:abstractNumId w:val="19"/>
  </w:num>
  <w:num w:numId="30">
    <w:abstractNumId w:val="36"/>
  </w:num>
  <w:num w:numId="31">
    <w:abstractNumId w:val="23"/>
  </w:num>
  <w:num w:numId="32">
    <w:abstractNumId w:val="13"/>
  </w:num>
  <w:num w:numId="33">
    <w:abstractNumId w:val="0"/>
  </w:num>
  <w:num w:numId="34">
    <w:abstractNumId w:val="31"/>
  </w:num>
  <w:num w:numId="35">
    <w:abstractNumId w:val="37"/>
  </w:num>
  <w:num w:numId="36">
    <w:abstractNumId w:val="6"/>
  </w:num>
  <w:num w:numId="37">
    <w:abstractNumId w:val="15"/>
  </w:num>
  <w:num w:numId="38">
    <w:abstractNumId w:val="9"/>
  </w:num>
  <w:num w:numId="39">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08"/>
  <w:hyphenationZone w:val="425"/>
  <w:characterSpacingControl w:val="doNotCompress"/>
  <w:hdrShapeDefaults>
    <o:shapedefaults v:ext="edit" spidmax="268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86"/>
    <w:rsid w:val="00002172"/>
    <w:rsid w:val="0000364F"/>
    <w:rsid w:val="00003840"/>
    <w:rsid w:val="00003D6F"/>
    <w:rsid w:val="0000407D"/>
    <w:rsid w:val="0000471F"/>
    <w:rsid w:val="00004793"/>
    <w:rsid w:val="000054A3"/>
    <w:rsid w:val="00006642"/>
    <w:rsid w:val="000108C4"/>
    <w:rsid w:val="00010950"/>
    <w:rsid w:val="00010B3E"/>
    <w:rsid w:val="00010BA3"/>
    <w:rsid w:val="00010EA3"/>
    <w:rsid w:val="000115C9"/>
    <w:rsid w:val="00013A37"/>
    <w:rsid w:val="00013A4E"/>
    <w:rsid w:val="00013C29"/>
    <w:rsid w:val="00013CED"/>
    <w:rsid w:val="00014238"/>
    <w:rsid w:val="00015062"/>
    <w:rsid w:val="00015098"/>
    <w:rsid w:val="0001567E"/>
    <w:rsid w:val="00015B2E"/>
    <w:rsid w:val="0001674D"/>
    <w:rsid w:val="00016C7C"/>
    <w:rsid w:val="00016EF9"/>
    <w:rsid w:val="000171FF"/>
    <w:rsid w:val="00017470"/>
    <w:rsid w:val="000174A2"/>
    <w:rsid w:val="00017D90"/>
    <w:rsid w:val="0002054E"/>
    <w:rsid w:val="00020B71"/>
    <w:rsid w:val="00021D3E"/>
    <w:rsid w:val="00023431"/>
    <w:rsid w:val="00023658"/>
    <w:rsid w:val="00023C5D"/>
    <w:rsid w:val="00024E09"/>
    <w:rsid w:val="00024FBD"/>
    <w:rsid w:val="00025075"/>
    <w:rsid w:val="00025411"/>
    <w:rsid w:val="00025498"/>
    <w:rsid w:val="00025E88"/>
    <w:rsid w:val="00027DFC"/>
    <w:rsid w:val="000312BC"/>
    <w:rsid w:val="00031A5F"/>
    <w:rsid w:val="00031AC9"/>
    <w:rsid w:val="00033796"/>
    <w:rsid w:val="0003406F"/>
    <w:rsid w:val="00035304"/>
    <w:rsid w:val="0003593F"/>
    <w:rsid w:val="000360E7"/>
    <w:rsid w:val="00036895"/>
    <w:rsid w:val="00036AE8"/>
    <w:rsid w:val="00036EEE"/>
    <w:rsid w:val="00040889"/>
    <w:rsid w:val="00040CE1"/>
    <w:rsid w:val="00042210"/>
    <w:rsid w:val="00042323"/>
    <w:rsid w:val="0004292E"/>
    <w:rsid w:val="000458C5"/>
    <w:rsid w:val="00045BDC"/>
    <w:rsid w:val="00045CF1"/>
    <w:rsid w:val="00047234"/>
    <w:rsid w:val="00050208"/>
    <w:rsid w:val="000506FB"/>
    <w:rsid w:val="0005385E"/>
    <w:rsid w:val="00054067"/>
    <w:rsid w:val="00054EDB"/>
    <w:rsid w:val="000550B8"/>
    <w:rsid w:val="000555D5"/>
    <w:rsid w:val="0005657C"/>
    <w:rsid w:val="00056620"/>
    <w:rsid w:val="0005696D"/>
    <w:rsid w:val="00057CEC"/>
    <w:rsid w:val="00057D7A"/>
    <w:rsid w:val="0006018F"/>
    <w:rsid w:val="00061267"/>
    <w:rsid w:val="000632FB"/>
    <w:rsid w:val="00063795"/>
    <w:rsid w:val="00064FC9"/>
    <w:rsid w:val="00066306"/>
    <w:rsid w:val="000663F1"/>
    <w:rsid w:val="00066ABA"/>
    <w:rsid w:val="00066DE9"/>
    <w:rsid w:val="00067D5A"/>
    <w:rsid w:val="00070E85"/>
    <w:rsid w:val="0007319D"/>
    <w:rsid w:val="000740FF"/>
    <w:rsid w:val="00075DFB"/>
    <w:rsid w:val="00076334"/>
    <w:rsid w:val="000765F4"/>
    <w:rsid w:val="00077670"/>
    <w:rsid w:val="00077A2A"/>
    <w:rsid w:val="00077E75"/>
    <w:rsid w:val="00080317"/>
    <w:rsid w:val="0008092E"/>
    <w:rsid w:val="0008097E"/>
    <w:rsid w:val="00080D80"/>
    <w:rsid w:val="0008122E"/>
    <w:rsid w:val="00081B56"/>
    <w:rsid w:val="000821DB"/>
    <w:rsid w:val="000821DD"/>
    <w:rsid w:val="00082855"/>
    <w:rsid w:val="00082871"/>
    <w:rsid w:val="000832A3"/>
    <w:rsid w:val="0008336B"/>
    <w:rsid w:val="0008342A"/>
    <w:rsid w:val="0008375B"/>
    <w:rsid w:val="00086660"/>
    <w:rsid w:val="0008711B"/>
    <w:rsid w:val="00087736"/>
    <w:rsid w:val="000879DA"/>
    <w:rsid w:val="000902E7"/>
    <w:rsid w:val="00090A26"/>
    <w:rsid w:val="00090D31"/>
    <w:rsid w:val="000913C5"/>
    <w:rsid w:val="00092A4F"/>
    <w:rsid w:val="00092B58"/>
    <w:rsid w:val="0009461B"/>
    <w:rsid w:val="000969C9"/>
    <w:rsid w:val="000A1562"/>
    <w:rsid w:val="000A1B5D"/>
    <w:rsid w:val="000A2AF0"/>
    <w:rsid w:val="000A2C9B"/>
    <w:rsid w:val="000A2DD0"/>
    <w:rsid w:val="000A3476"/>
    <w:rsid w:val="000A39D4"/>
    <w:rsid w:val="000A3DB9"/>
    <w:rsid w:val="000A3EC5"/>
    <w:rsid w:val="000A4595"/>
    <w:rsid w:val="000A4C13"/>
    <w:rsid w:val="000A5CD4"/>
    <w:rsid w:val="000A752E"/>
    <w:rsid w:val="000B01A7"/>
    <w:rsid w:val="000B0225"/>
    <w:rsid w:val="000B0584"/>
    <w:rsid w:val="000B0D1C"/>
    <w:rsid w:val="000B26EC"/>
    <w:rsid w:val="000B2BD1"/>
    <w:rsid w:val="000B4A2C"/>
    <w:rsid w:val="000B526B"/>
    <w:rsid w:val="000B52D5"/>
    <w:rsid w:val="000B6398"/>
    <w:rsid w:val="000C0BCB"/>
    <w:rsid w:val="000C0C88"/>
    <w:rsid w:val="000C1775"/>
    <w:rsid w:val="000C5089"/>
    <w:rsid w:val="000C6658"/>
    <w:rsid w:val="000C6664"/>
    <w:rsid w:val="000C6C1A"/>
    <w:rsid w:val="000C7DE4"/>
    <w:rsid w:val="000D068C"/>
    <w:rsid w:val="000D1C7F"/>
    <w:rsid w:val="000D1D27"/>
    <w:rsid w:val="000D1E35"/>
    <w:rsid w:val="000D2AF8"/>
    <w:rsid w:val="000D3B9E"/>
    <w:rsid w:val="000D4CD0"/>
    <w:rsid w:val="000D5031"/>
    <w:rsid w:val="000D534E"/>
    <w:rsid w:val="000D557B"/>
    <w:rsid w:val="000D5D1D"/>
    <w:rsid w:val="000D6CB2"/>
    <w:rsid w:val="000D6FCE"/>
    <w:rsid w:val="000D7B26"/>
    <w:rsid w:val="000E0036"/>
    <w:rsid w:val="000E01C3"/>
    <w:rsid w:val="000E12E4"/>
    <w:rsid w:val="000E2607"/>
    <w:rsid w:val="000E278C"/>
    <w:rsid w:val="000E3501"/>
    <w:rsid w:val="000E39F0"/>
    <w:rsid w:val="000E3EF0"/>
    <w:rsid w:val="000E44A1"/>
    <w:rsid w:val="000E460A"/>
    <w:rsid w:val="000E5D82"/>
    <w:rsid w:val="000E777B"/>
    <w:rsid w:val="000E7BF5"/>
    <w:rsid w:val="000F005A"/>
    <w:rsid w:val="000F016B"/>
    <w:rsid w:val="000F15D1"/>
    <w:rsid w:val="000F1EDE"/>
    <w:rsid w:val="000F2811"/>
    <w:rsid w:val="000F29F3"/>
    <w:rsid w:val="000F3FB9"/>
    <w:rsid w:val="000F4400"/>
    <w:rsid w:val="000F48EE"/>
    <w:rsid w:val="000F5A6C"/>
    <w:rsid w:val="000F66B7"/>
    <w:rsid w:val="000F6A4F"/>
    <w:rsid w:val="000F7B98"/>
    <w:rsid w:val="000F7F7B"/>
    <w:rsid w:val="00100693"/>
    <w:rsid w:val="001007D2"/>
    <w:rsid w:val="00100F14"/>
    <w:rsid w:val="00101F83"/>
    <w:rsid w:val="00102003"/>
    <w:rsid w:val="001020EB"/>
    <w:rsid w:val="00102B85"/>
    <w:rsid w:val="00103AF4"/>
    <w:rsid w:val="00103B31"/>
    <w:rsid w:val="001041AD"/>
    <w:rsid w:val="00105DBB"/>
    <w:rsid w:val="0010794D"/>
    <w:rsid w:val="00107AC7"/>
    <w:rsid w:val="00110A4B"/>
    <w:rsid w:val="001115A6"/>
    <w:rsid w:val="00112236"/>
    <w:rsid w:val="00112D80"/>
    <w:rsid w:val="0011452A"/>
    <w:rsid w:val="0011489B"/>
    <w:rsid w:val="00114D90"/>
    <w:rsid w:val="00116B21"/>
    <w:rsid w:val="00120082"/>
    <w:rsid w:val="00120F44"/>
    <w:rsid w:val="00121D06"/>
    <w:rsid w:val="00121E0B"/>
    <w:rsid w:val="001228BC"/>
    <w:rsid w:val="001231C0"/>
    <w:rsid w:val="00123348"/>
    <w:rsid w:val="001246CB"/>
    <w:rsid w:val="00125186"/>
    <w:rsid w:val="00125CF1"/>
    <w:rsid w:val="00126AAF"/>
    <w:rsid w:val="00126DA1"/>
    <w:rsid w:val="0013091F"/>
    <w:rsid w:val="0013152E"/>
    <w:rsid w:val="0013157A"/>
    <w:rsid w:val="00131614"/>
    <w:rsid w:val="00131BDD"/>
    <w:rsid w:val="00132A67"/>
    <w:rsid w:val="00133A0B"/>
    <w:rsid w:val="00133E4F"/>
    <w:rsid w:val="0013449F"/>
    <w:rsid w:val="001344B5"/>
    <w:rsid w:val="0013571D"/>
    <w:rsid w:val="00136504"/>
    <w:rsid w:val="00136985"/>
    <w:rsid w:val="00137399"/>
    <w:rsid w:val="00137B92"/>
    <w:rsid w:val="00140996"/>
    <w:rsid w:val="00142281"/>
    <w:rsid w:val="00142BDF"/>
    <w:rsid w:val="0014406D"/>
    <w:rsid w:val="00144DDC"/>
    <w:rsid w:val="00144E66"/>
    <w:rsid w:val="00145014"/>
    <w:rsid w:val="0014507E"/>
    <w:rsid w:val="0014544E"/>
    <w:rsid w:val="00146196"/>
    <w:rsid w:val="001467C6"/>
    <w:rsid w:val="0015030B"/>
    <w:rsid w:val="00151284"/>
    <w:rsid w:val="0015136F"/>
    <w:rsid w:val="00151623"/>
    <w:rsid w:val="00151BD5"/>
    <w:rsid w:val="0015232C"/>
    <w:rsid w:val="001523A7"/>
    <w:rsid w:val="00152CFC"/>
    <w:rsid w:val="00153746"/>
    <w:rsid w:val="001541DF"/>
    <w:rsid w:val="001549CD"/>
    <w:rsid w:val="001554DF"/>
    <w:rsid w:val="00157399"/>
    <w:rsid w:val="001604A7"/>
    <w:rsid w:val="00161C04"/>
    <w:rsid w:val="00161C1D"/>
    <w:rsid w:val="00162DB0"/>
    <w:rsid w:val="0016319E"/>
    <w:rsid w:val="00163747"/>
    <w:rsid w:val="001642B7"/>
    <w:rsid w:val="00164686"/>
    <w:rsid w:val="00164ED9"/>
    <w:rsid w:val="00166CD6"/>
    <w:rsid w:val="00166F6F"/>
    <w:rsid w:val="00167BCA"/>
    <w:rsid w:val="00167FE4"/>
    <w:rsid w:val="00171258"/>
    <w:rsid w:val="00171A32"/>
    <w:rsid w:val="00171A96"/>
    <w:rsid w:val="00173DDA"/>
    <w:rsid w:val="00174483"/>
    <w:rsid w:val="0017448C"/>
    <w:rsid w:val="0017509E"/>
    <w:rsid w:val="00175E6C"/>
    <w:rsid w:val="001802BF"/>
    <w:rsid w:val="00180568"/>
    <w:rsid w:val="00181765"/>
    <w:rsid w:val="0018258E"/>
    <w:rsid w:val="00183664"/>
    <w:rsid w:val="0018403B"/>
    <w:rsid w:val="00184362"/>
    <w:rsid w:val="00186B9A"/>
    <w:rsid w:val="00186F3B"/>
    <w:rsid w:val="00187FF1"/>
    <w:rsid w:val="0019072A"/>
    <w:rsid w:val="001907E3"/>
    <w:rsid w:val="00190C60"/>
    <w:rsid w:val="00191527"/>
    <w:rsid w:val="00191F0F"/>
    <w:rsid w:val="00192B54"/>
    <w:rsid w:val="00194272"/>
    <w:rsid w:val="00194646"/>
    <w:rsid w:val="00195062"/>
    <w:rsid w:val="00195B71"/>
    <w:rsid w:val="00195FE1"/>
    <w:rsid w:val="001960D9"/>
    <w:rsid w:val="0019627F"/>
    <w:rsid w:val="0019799A"/>
    <w:rsid w:val="001A00F7"/>
    <w:rsid w:val="001A04FF"/>
    <w:rsid w:val="001A07A5"/>
    <w:rsid w:val="001A1535"/>
    <w:rsid w:val="001A2FDC"/>
    <w:rsid w:val="001A35DF"/>
    <w:rsid w:val="001A4273"/>
    <w:rsid w:val="001A44FF"/>
    <w:rsid w:val="001A4704"/>
    <w:rsid w:val="001A4771"/>
    <w:rsid w:val="001A4A80"/>
    <w:rsid w:val="001A5590"/>
    <w:rsid w:val="001A58D9"/>
    <w:rsid w:val="001A629F"/>
    <w:rsid w:val="001A6AE1"/>
    <w:rsid w:val="001A6B8C"/>
    <w:rsid w:val="001B0582"/>
    <w:rsid w:val="001B0AB4"/>
    <w:rsid w:val="001B127E"/>
    <w:rsid w:val="001B1447"/>
    <w:rsid w:val="001B22BB"/>
    <w:rsid w:val="001B27C4"/>
    <w:rsid w:val="001B2F61"/>
    <w:rsid w:val="001B31DF"/>
    <w:rsid w:val="001B572D"/>
    <w:rsid w:val="001B57AF"/>
    <w:rsid w:val="001B7111"/>
    <w:rsid w:val="001B727A"/>
    <w:rsid w:val="001B7C73"/>
    <w:rsid w:val="001C0813"/>
    <w:rsid w:val="001C0E5D"/>
    <w:rsid w:val="001C106C"/>
    <w:rsid w:val="001C54EB"/>
    <w:rsid w:val="001C5509"/>
    <w:rsid w:val="001C5E4A"/>
    <w:rsid w:val="001C5F9F"/>
    <w:rsid w:val="001C61AF"/>
    <w:rsid w:val="001C6398"/>
    <w:rsid w:val="001C77BB"/>
    <w:rsid w:val="001D0447"/>
    <w:rsid w:val="001D0F8E"/>
    <w:rsid w:val="001D2193"/>
    <w:rsid w:val="001D23A0"/>
    <w:rsid w:val="001D245D"/>
    <w:rsid w:val="001D29AC"/>
    <w:rsid w:val="001D6281"/>
    <w:rsid w:val="001D71C7"/>
    <w:rsid w:val="001D743F"/>
    <w:rsid w:val="001D7463"/>
    <w:rsid w:val="001E09EE"/>
    <w:rsid w:val="001E0A37"/>
    <w:rsid w:val="001E1A63"/>
    <w:rsid w:val="001E1F49"/>
    <w:rsid w:val="001E2209"/>
    <w:rsid w:val="001E284B"/>
    <w:rsid w:val="001E2C0F"/>
    <w:rsid w:val="001E325D"/>
    <w:rsid w:val="001E36FA"/>
    <w:rsid w:val="001E3A41"/>
    <w:rsid w:val="001E3B8D"/>
    <w:rsid w:val="001E3E61"/>
    <w:rsid w:val="001E4760"/>
    <w:rsid w:val="001E4E5C"/>
    <w:rsid w:val="001E53BC"/>
    <w:rsid w:val="001E6ECD"/>
    <w:rsid w:val="001E717A"/>
    <w:rsid w:val="001E7871"/>
    <w:rsid w:val="001E7F82"/>
    <w:rsid w:val="001F0924"/>
    <w:rsid w:val="001F18F1"/>
    <w:rsid w:val="001F1B24"/>
    <w:rsid w:val="001F1F93"/>
    <w:rsid w:val="001F3BBA"/>
    <w:rsid w:val="001F53BC"/>
    <w:rsid w:val="001F5E10"/>
    <w:rsid w:val="001F5E8D"/>
    <w:rsid w:val="002005D3"/>
    <w:rsid w:val="00200AEC"/>
    <w:rsid w:val="00202915"/>
    <w:rsid w:val="002037B6"/>
    <w:rsid w:val="00203A86"/>
    <w:rsid w:val="00203C12"/>
    <w:rsid w:val="00203E1E"/>
    <w:rsid w:val="00204123"/>
    <w:rsid w:val="00204F98"/>
    <w:rsid w:val="00205FFF"/>
    <w:rsid w:val="0020633A"/>
    <w:rsid w:val="002065F0"/>
    <w:rsid w:val="002079A1"/>
    <w:rsid w:val="00211125"/>
    <w:rsid w:val="002114C4"/>
    <w:rsid w:val="002123B1"/>
    <w:rsid w:val="0021294B"/>
    <w:rsid w:val="002137E6"/>
    <w:rsid w:val="002146E3"/>
    <w:rsid w:val="00214E5B"/>
    <w:rsid w:val="00217778"/>
    <w:rsid w:val="00217EDE"/>
    <w:rsid w:val="00220789"/>
    <w:rsid w:val="002207E7"/>
    <w:rsid w:val="002213E0"/>
    <w:rsid w:val="002219CE"/>
    <w:rsid w:val="00223652"/>
    <w:rsid w:val="00223CEB"/>
    <w:rsid w:val="00223E3F"/>
    <w:rsid w:val="00224715"/>
    <w:rsid w:val="00224B7E"/>
    <w:rsid w:val="002251BD"/>
    <w:rsid w:val="00225CEA"/>
    <w:rsid w:val="0022691F"/>
    <w:rsid w:val="00226DA3"/>
    <w:rsid w:val="00227083"/>
    <w:rsid w:val="002271E2"/>
    <w:rsid w:val="0023073E"/>
    <w:rsid w:val="00230DFA"/>
    <w:rsid w:val="002311E6"/>
    <w:rsid w:val="0023169E"/>
    <w:rsid w:val="002323BF"/>
    <w:rsid w:val="00232C0E"/>
    <w:rsid w:val="002346B8"/>
    <w:rsid w:val="0023513E"/>
    <w:rsid w:val="00235AC0"/>
    <w:rsid w:val="00235CE4"/>
    <w:rsid w:val="0023630D"/>
    <w:rsid w:val="00236584"/>
    <w:rsid w:val="00236888"/>
    <w:rsid w:val="00236F34"/>
    <w:rsid w:val="002403DD"/>
    <w:rsid w:val="0024138B"/>
    <w:rsid w:val="00241F31"/>
    <w:rsid w:val="00243106"/>
    <w:rsid w:val="002443BB"/>
    <w:rsid w:val="0024520E"/>
    <w:rsid w:val="002455E3"/>
    <w:rsid w:val="002457B0"/>
    <w:rsid w:val="00245AB8"/>
    <w:rsid w:val="00246FB1"/>
    <w:rsid w:val="002505A3"/>
    <w:rsid w:val="002505E9"/>
    <w:rsid w:val="00250953"/>
    <w:rsid w:val="00250BA6"/>
    <w:rsid w:val="00250F2C"/>
    <w:rsid w:val="00251222"/>
    <w:rsid w:val="0025144D"/>
    <w:rsid w:val="00251D48"/>
    <w:rsid w:val="002521B0"/>
    <w:rsid w:val="00252645"/>
    <w:rsid w:val="00253B8D"/>
    <w:rsid w:val="0025411C"/>
    <w:rsid w:val="002559E3"/>
    <w:rsid w:val="00255D2D"/>
    <w:rsid w:val="00256152"/>
    <w:rsid w:val="00256C5A"/>
    <w:rsid w:val="00260D9F"/>
    <w:rsid w:val="00261458"/>
    <w:rsid w:val="002616C0"/>
    <w:rsid w:val="002618EE"/>
    <w:rsid w:val="00263137"/>
    <w:rsid w:val="002645DA"/>
    <w:rsid w:val="0026580E"/>
    <w:rsid w:val="00265E75"/>
    <w:rsid w:val="00266171"/>
    <w:rsid w:val="002664CB"/>
    <w:rsid w:val="002665F1"/>
    <w:rsid w:val="00266E46"/>
    <w:rsid w:val="002671FC"/>
    <w:rsid w:val="002702D6"/>
    <w:rsid w:val="00270832"/>
    <w:rsid w:val="0027141E"/>
    <w:rsid w:val="002715DA"/>
    <w:rsid w:val="00273599"/>
    <w:rsid w:val="00273BF4"/>
    <w:rsid w:val="00273F8E"/>
    <w:rsid w:val="00274381"/>
    <w:rsid w:val="0027494F"/>
    <w:rsid w:val="002756DE"/>
    <w:rsid w:val="0027649D"/>
    <w:rsid w:val="00280D69"/>
    <w:rsid w:val="00281ACE"/>
    <w:rsid w:val="00282608"/>
    <w:rsid w:val="00282DC8"/>
    <w:rsid w:val="002837E1"/>
    <w:rsid w:val="00284615"/>
    <w:rsid w:val="00284B08"/>
    <w:rsid w:val="00284CA3"/>
    <w:rsid w:val="00284EC2"/>
    <w:rsid w:val="00285674"/>
    <w:rsid w:val="002857BA"/>
    <w:rsid w:val="00285B08"/>
    <w:rsid w:val="00285B62"/>
    <w:rsid w:val="002864D1"/>
    <w:rsid w:val="00286890"/>
    <w:rsid w:val="0028706E"/>
    <w:rsid w:val="002878AA"/>
    <w:rsid w:val="0029085B"/>
    <w:rsid w:val="0029203D"/>
    <w:rsid w:val="002920A6"/>
    <w:rsid w:val="002936F1"/>
    <w:rsid w:val="00293799"/>
    <w:rsid w:val="00294701"/>
    <w:rsid w:val="00295354"/>
    <w:rsid w:val="00296255"/>
    <w:rsid w:val="00296B95"/>
    <w:rsid w:val="002975A3"/>
    <w:rsid w:val="002A040D"/>
    <w:rsid w:val="002A0F15"/>
    <w:rsid w:val="002A1240"/>
    <w:rsid w:val="002A24D1"/>
    <w:rsid w:val="002A2F20"/>
    <w:rsid w:val="002A3418"/>
    <w:rsid w:val="002A367C"/>
    <w:rsid w:val="002A5758"/>
    <w:rsid w:val="002B165E"/>
    <w:rsid w:val="002B1BE8"/>
    <w:rsid w:val="002B27CF"/>
    <w:rsid w:val="002B2833"/>
    <w:rsid w:val="002B5CFA"/>
    <w:rsid w:val="002B6091"/>
    <w:rsid w:val="002B63FA"/>
    <w:rsid w:val="002B6B6A"/>
    <w:rsid w:val="002B6F46"/>
    <w:rsid w:val="002B7EC2"/>
    <w:rsid w:val="002C1405"/>
    <w:rsid w:val="002C23DB"/>
    <w:rsid w:val="002C2607"/>
    <w:rsid w:val="002C2A58"/>
    <w:rsid w:val="002C3871"/>
    <w:rsid w:val="002C3B73"/>
    <w:rsid w:val="002C3C4F"/>
    <w:rsid w:val="002C3FB5"/>
    <w:rsid w:val="002C429A"/>
    <w:rsid w:val="002C4AF9"/>
    <w:rsid w:val="002C5056"/>
    <w:rsid w:val="002C5DB4"/>
    <w:rsid w:val="002C660D"/>
    <w:rsid w:val="002C6D20"/>
    <w:rsid w:val="002C6DB2"/>
    <w:rsid w:val="002C73E8"/>
    <w:rsid w:val="002C7610"/>
    <w:rsid w:val="002D01DF"/>
    <w:rsid w:val="002D0606"/>
    <w:rsid w:val="002D09BE"/>
    <w:rsid w:val="002D1131"/>
    <w:rsid w:val="002D218B"/>
    <w:rsid w:val="002D2ECE"/>
    <w:rsid w:val="002D3989"/>
    <w:rsid w:val="002D3B10"/>
    <w:rsid w:val="002D3B5B"/>
    <w:rsid w:val="002D3D1C"/>
    <w:rsid w:val="002D45E5"/>
    <w:rsid w:val="002D6B67"/>
    <w:rsid w:val="002D7973"/>
    <w:rsid w:val="002E07BA"/>
    <w:rsid w:val="002E085B"/>
    <w:rsid w:val="002E150A"/>
    <w:rsid w:val="002E1CEF"/>
    <w:rsid w:val="002E24E8"/>
    <w:rsid w:val="002E2B23"/>
    <w:rsid w:val="002E37EB"/>
    <w:rsid w:val="002E4ADA"/>
    <w:rsid w:val="002E61F7"/>
    <w:rsid w:val="002E61F8"/>
    <w:rsid w:val="002E7609"/>
    <w:rsid w:val="002F1158"/>
    <w:rsid w:val="002F11BA"/>
    <w:rsid w:val="002F1D6F"/>
    <w:rsid w:val="002F3F9D"/>
    <w:rsid w:val="002F4539"/>
    <w:rsid w:val="002F542F"/>
    <w:rsid w:val="002F6DA6"/>
    <w:rsid w:val="002F7B62"/>
    <w:rsid w:val="00300FAC"/>
    <w:rsid w:val="00301AB4"/>
    <w:rsid w:val="00302FBB"/>
    <w:rsid w:val="00304ACA"/>
    <w:rsid w:val="0030540B"/>
    <w:rsid w:val="003056A9"/>
    <w:rsid w:val="0030600F"/>
    <w:rsid w:val="00306EE2"/>
    <w:rsid w:val="00310DDC"/>
    <w:rsid w:val="00311FB5"/>
    <w:rsid w:val="00312575"/>
    <w:rsid w:val="003126B4"/>
    <w:rsid w:val="0031741C"/>
    <w:rsid w:val="00317569"/>
    <w:rsid w:val="00317AE8"/>
    <w:rsid w:val="00320A86"/>
    <w:rsid w:val="00320F77"/>
    <w:rsid w:val="00321AC1"/>
    <w:rsid w:val="00321DE7"/>
    <w:rsid w:val="00322183"/>
    <w:rsid w:val="00322265"/>
    <w:rsid w:val="00323492"/>
    <w:rsid w:val="00323791"/>
    <w:rsid w:val="00324F6E"/>
    <w:rsid w:val="00325971"/>
    <w:rsid w:val="00326EF4"/>
    <w:rsid w:val="00326F36"/>
    <w:rsid w:val="00327030"/>
    <w:rsid w:val="00327264"/>
    <w:rsid w:val="0033047A"/>
    <w:rsid w:val="00330F38"/>
    <w:rsid w:val="003311F1"/>
    <w:rsid w:val="00332EBE"/>
    <w:rsid w:val="00333BAB"/>
    <w:rsid w:val="00333ED0"/>
    <w:rsid w:val="003343DC"/>
    <w:rsid w:val="00334421"/>
    <w:rsid w:val="00334B52"/>
    <w:rsid w:val="00334BE0"/>
    <w:rsid w:val="0033598C"/>
    <w:rsid w:val="00335A36"/>
    <w:rsid w:val="0033704A"/>
    <w:rsid w:val="003379E7"/>
    <w:rsid w:val="00337CDC"/>
    <w:rsid w:val="00337FDE"/>
    <w:rsid w:val="00340E8A"/>
    <w:rsid w:val="00341266"/>
    <w:rsid w:val="003415E0"/>
    <w:rsid w:val="00342EAA"/>
    <w:rsid w:val="00344947"/>
    <w:rsid w:val="003456EE"/>
    <w:rsid w:val="003458F5"/>
    <w:rsid w:val="00347133"/>
    <w:rsid w:val="00347170"/>
    <w:rsid w:val="003472AD"/>
    <w:rsid w:val="003473AD"/>
    <w:rsid w:val="00347743"/>
    <w:rsid w:val="0035033F"/>
    <w:rsid w:val="0035119A"/>
    <w:rsid w:val="00351B4A"/>
    <w:rsid w:val="003524BA"/>
    <w:rsid w:val="003526B2"/>
    <w:rsid w:val="0035425B"/>
    <w:rsid w:val="003548A3"/>
    <w:rsid w:val="00354DC1"/>
    <w:rsid w:val="003554A1"/>
    <w:rsid w:val="00355789"/>
    <w:rsid w:val="00356275"/>
    <w:rsid w:val="00357695"/>
    <w:rsid w:val="00357C19"/>
    <w:rsid w:val="00360828"/>
    <w:rsid w:val="003615B3"/>
    <w:rsid w:val="003623E7"/>
    <w:rsid w:val="00362EC9"/>
    <w:rsid w:val="00363692"/>
    <w:rsid w:val="00364065"/>
    <w:rsid w:val="003641B0"/>
    <w:rsid w:val="003643C6"/>
    <w:rsid w:val="00364C90"/>
    <w:rsid w:val="00365456"/>
    <w:rsid w:val="00365812"/>
    <w:rsid w:val="00365881"/>
    <w:rsid w:val="00365D6A"/>
    <w:rsid w:val="00367460"/>
    <w:rsid w:val="003701B0"/>
    <w:rsid w:val="00370994"/>
    <w:rsid w:val="00370EBD"/>
    <w:rsid w:val="00371052"/>
    <w:rsid w:val="00371D84"/>
    <w:rsid w:val="00372BF9"/>
    <w:rsid w:val="003732E2"/>
    <w:rsid w:val="00373BAA"/>
    <w:rsid w:val="00374858"/>
    <w:rsid w:val="00374DFB"/>
    <w:rsid w:val="0037586F"/>
    <w:rsid w:val="0037774E"/>
    <w:rsid w:val="00377F56"/>
    <w:rsid w:val="003810DE"/>
    <w:rsid w:val="003814EC"/>
    <w:rsid w:val="00381A5C"/>
    <w:rsid w:val="00383B7D"/>
    <w:rsid w:val="00384F64"/>
    <w:rsid w:val="003850FB"/>
    <w:rsid w:val="0038574C"/>
    <w:rsid w:val="00385BB3"/>
    <w:rsid w:val="00387035"/>
    <w:rsid w:val="0038720A"/>
    <w:rsid w:val="00387318"/>
    <w:rsid w:val="00391491"/>
    <w:rsid w:val="003915DF"/>
    <w:rsid w:val="0039190D"/>
    <w:rsid w:val="00391969"/>
    <w:rsid w:val="003924BF"/>
    <w:rsid w:val="00392B25"/>
    <w:rsid w:val="00392C0D"/>
    <w:rsid w:val="00394784"/>
    <w:rsid w:val="00394A3F"/>
    <w:rsid w:val="00396132"/>
    <w:rsid w:val="003970E0"/>
    <w:rsid w:val="003978B4"/>
    <w:rsid w:val="00397A5C"/>
    <w:rsid w:val="003A0AB4"/>
    <w:rsid w:val="003A0FAA"/>
    <w:rsid w:val="003A1511"/>
    <w:rsid w:val="003A1BCB"/>
    <w:rsid w:val="003A288A"/>
    <w:rsid w:val="003A45D7"/>
    <w:rsid w:val="003A577B"/>
    <w:rsid w:val="003A5D5C"/>
    <w:rsid w:val="003A67B7"/>
    <w:rsid w:val="003A680E"/>
    <w:rsid w:val="003A75CC"/>
    <w:rsid w:val="003A793A"/>
    <w:rsid w:val="003B01F2"/>
    <w:rsid w:val="003B05C0"/>
    <w:rsid w:val="003B093B"/>
    <w:rsid w:val="003B0F4E"/>
    <w:rsid w:val="003B186C"/>
    <w:rsid w:val="003B18A9"/>
    <w:rsid w:val="003B3607"/>
    <w:rsid w:val="003B39FF"/>
    <w:rsid w:val="003B3A27"/>
    <w:rsid w:val="003B42D0"/>
    <w:rsid w:val="003B543D"/>
    <w:rsid w:val="003B5EE1"/>
    <w:rsid w:val="003C0419"/>
    <w:rsid w:val="003C0605"/>
    <w:rsid w:val="003C12F6"/>
    <w:rsid w:val="003C32CB"/>
    <w:rsid w:val="003C4525"/>
    <w:rsid w:val="003C4D38"/>
    <w:rsid w:val="003C505C"/>
    <w:rsid w:val="003C6363"/>
    <w:rsid w:val="003C77B8"/>
    <w:rsid w:val="003C7DE3"/>
    <w:rsid w:val="003D06E6"/>
    <w:rsid w:val="003D1BCF"/>
    <w:rsid w:val="003D221A"/>
    <w:rsid w:val="003D4EBA"/>
    <w:rsid w:val="003D590A"/>
    <w:rsid w:val="003D5F50"/>
    <w:rsid w:val="003D7455"/>
    <w:rsid w:val="003D74AE"/>
    <w:rsid w:val="003E0108"/>
    <w:rsid w:val="003E06C3"/>
    <w:rsid w:val="003E0A9D"/>
    <w:rsid w:val="003E150F"/>
    <w:rsid w:val="003E23D2"/>
    <w:rsid w:val="003E298C"/>
    <w:rsid w:val="003E342F"/>
    <w:rsid w:val="003E353E"/>
    <w:rsid w:val="003E3C9B"/>
    <w:rsid w:val="003E3ED8"/>
    <w:rsid w:val="003E6BB6"/>
    <w:rsid w:val="003E6F0A"/>
    <w:rsid w:val="003F0A31"/>
    <w:rsid w:val="003F10F1"/>
    <w:rsid w:val="003F1130"/>
    <w:rsid w:val="003F13B2"/>
    <w:rsid w:val="003F17A7"/>
    <w:rsid w:val="003F18A2"/>
    <w:rsid w:val="003F21C8"/>
    <w:rsid w:val="003F23C3"/>
    <w:rsid w:val="003F3EC1"/>
    <w:rsid w:val="003F4CE0"/>
    <w:rsid w:val="003F581B"/>
    <w:rsid w:val="003F6973"/>
    <w:rsid w:val="003F6FB4"/>
    <w:rsid w:val="003F7B2E"/>
    <w:rsid w:val="004005FF"/>
    <w:rsid w:val="0040062C"/>
    <w:rsid w:val="00400A21"/>
    <w:rsid w:val="00401547"/>
    <w:rsid w:val="004015D8"/>
    <w:rsid w:val="004016D5"/>
    <w:rsid w:val="00402C8E"/>
    <w:rsid w:val="0040354A"/>
    <w:rsid w:val="004044F7"/>
    <w:rsid w:val="004050C0"/>
    <w:rsid w:val="00406535"/>
    <w:rsid w:val="00407253"/>
    <w:rsid w:val="00407C59"/>
    <w:rsid w:val="00411A5B"/>
    <w:rsid w:val="00412238"/>
    <w:rsid w:val="004133DC"/>
    <w:rsid w:val="00414501"/>
    <w:rsid w:val="00414D13"/>
    <w:rsid w:val="00415403"/>
    <w:rsid w:val="004208AC"/>
    <w:rsid w:val="00423D8D"/>
    <w:rsid w:val="00423F69"/>
    <w:rsid w:val="00424211"/>
    <w:rsid w:val="004247D1"/>
    <w:rsid w:val="00425A59"/>
    <w:rsid w:val="00426005"/>
    <w:rsid w:val="00430EED"/>
    <w:rsid w:val="00431223"/>
    <w:rsid w:val="00431703"/>
    <w:rsid w:val="00431861"/>
    <w:rsid w:val="00431B95"/>
    <w:rsid w:val="00432930"/>
    <w:rsid w:val="00432C63"/>
    <w:rsid w:val="00433B86"/>
    <w:rsid w:val="00433C3D"/>
    <w:rsid w:val="004341AE"/>
    <w:rsid w:val="0043512A"/>
    <w:rsid w:val="00435D2C"/>
    <w:rsid w:val="00436018"/>
    <w:rsid w:val="00437785"/>
    <w:rsid w:val="00440D76"/>
    <w:rsid w:val="0044148C"/>
    <w:rsid w:val="00441C3A"/>
    <w:rsid w:val="00442D88"/>
    <w:rsid w:val="00444520"/>
    <w:rsid w:val="00444CFE"/>
    <w:rsid w:val="00445466"/>
    <w:rsid w:val="00450F04"/>
    <w:rsid w:val="0045161E"/>
    <w:rsid w:val="00451CF3"/>
    <w:rsid w:val="004523C7"/>
    <w:rsid w:val="004523DB"/>
    <w:rsid w:val="0045276E"/>
    <w:rsid w:val="00452955"/>
    <w:rsid w:val="00452A50"/>
    <w:rsid w:val="004536C5"/>
    <w:rsid w:val="0045381C"/>
    <w:rsid w:val="00454E56"/>
    <w:rsid w:val="00454FDA"/>
    <w:rsid w:val="00455CFE"/>
    <w:rsid w:val="0045614A"/>
    <w:rsid w:val="0045636F"/>
    <w:rsid w:val="00457D3A"/>
    <w:rsid w:val="00460210"/>
    <w:rsid w:val="00462879"/>
    <w:rsid w:val="0046297F"/>
    <w:rsid w:val="0046306D"/>
    <w:rsid w:val="00463263"/>
    <w:rsid w:val="00463B81"/>
    <w:rsid w:val="00464183"/>
    <w:rsid w:val="00464F45"/>
    <w:rsid w:val="00465A31"/>
    <w:rsid w:val="00466E3B"/>
    <w:rsid w:val="004671BD"/>
    <w:rsid w:val="00467A04"/>
    <w:rsid w:val="00467E50"/>
    <w:rsid w:val="004702BF"/>
    <w:rsid w:val="004734A8"/>
    <w:rsid w:val="0047469D"/>
    <w:rsid w:val="00474F29"/>
    <w:rsid w:val="00476825"/>
    <w:rsid w:val="004768CA"/>
    <w:rsid w:val="00477917"/>
    <w:rsid w:val="00480277"/>
    <w:rsid w:val="00481EAD"/>
    <w:rsid w:val="004828DD"/>
    <w:rsid w:val="0048316B"/>
    <w:rsid w:val="00483726"/>
    <w:rsid w:val="004841A0"/>
    <w:rsid w:val="004843E3"/>
    <w:rsid w:val="00485196"/>
    <w:rsid w:val="0048594D"/>
    <w:rsid w:val="00485A79"/>
    <w:rsid w:val="00485AFC"/>
    <w:rsid w:val="004864D4"/>
    <w:rsid w:val="00486E08"/>
    <w:rsid w:val="00490423"/>
    <w:rsid w:val="00491441"/>
    <w:rsid w:val="0049250B"/>
    <w:rsid w:val="00492BB1"/>
    <w:rsid w:val="00492EC4"/>
    <w:rsid w:val="00493CCC"/>
    <w:rsid w:val="004941E8"/>
    <w:rsid w:val="0049481A"/>
    <w:rsid w:val="004948E6"/>
    <w:rsid w:val="00496295"/>
    <w:rsid w:val="00497A69"/>
    <w:rsid w:val="00497D86"/>
    <w:rsid w:val="004A3282"/>
    <w:rsid w:val="004A52A0"/>
    <w:rsid w:val="004A556E"/>
    <w:rsid w:val="004A5BF9"/>
    <w:rsid w:val="004A5C93"/>
    <w:rsid w:val="004B0C3D"/>
    <w:rsid w:val="004B1486"/>
    <w:rsid w:val="004B258C"/>
    <w:rsid w:val="004B3057"/>
    <w:rsid w:val="004B3360"/>
    <w:rsid w:val="004B378C"/>
    <w:rsid w:val="004B7509"/>
    <w:rsid w:val="004B7554"/>
    <w:rsid w:val="004B7C35"/>
    <w:rsid w:val="004B7D3B"/>
    <w:rsid w:val="004B7E32"/>
    <w:rsid w:val="004B7E96"/>
    <w:rsid w:val="004C057D"/>
    <w:rsid w:val="004C093D"/>
    <w:rsid w:val="004C122E"/>
    <w:rsid w:val="004C1655"/>
    <w:rsid w:val="004C1E66"/>
    <w:rsid w:val="004C2016"/>
    <w:rsid w:val="004C2F03"/>
    <w:rsid w:val="004C2FAC"/>
    <w:rsid w:val="004C32C8"/>
    <w:rsid w:val="004C3B42"/>
    <w:rsid w:val="004C3DEF"/>
    <w:rsid w:val="004C3ECB"/>
    <w:rsid w:val="004C3EE1"/>
    <w:rsid w:val="004C4115"/>
    <w:rsid w:val="004C6630"/>
    <w:rsid w:val="004C6939"/>
    <w:rsid w:val="004C7471"/>
    <w:rsid w:val="004C788B"/>
    <w:rsid w:val="004D0556"/>
    <w:rsid w:val="004D26B2"/>
    <w:rsid w:val="004D389C"/>
    <w:rsid w:val="004D42EF"/>
    <w:rsid w:val="004D4B2E"/>
    <w:rsid w:val="004D5277"/>
    <w:rsid w:val="004E0048"/>
    <w:rsid w:val="004E23CD"/>
    <w:rsid w:val="004E288C"/>
    <w:rsid w:val="004E2AAC"/>
    <w:rsid w:val="004E2F91"/>
    <w:rsid w:val="004E2FF3"/>
    <w:rsid w:val="004E32FA"/>
    <w:rsid w:val="004E3769"/>
    <w:rsid w:val="004E3B36"/>
    <w:rsid w:val="004E58D6"/>
    <w:rsid w:val="004E6180"/>
    <w:rsid w:val="004E6DFE"/>
    <w:rsid w:val="004E78B3"/>
    <w:rsid w:val="004F0309"/>
    <w:rsid w:val="004F051C"/>
    <w:rsid w:val="004F0F8E"/>
    <w:rsid w:val="004F13F0"/>
    <w:rsid w:val="004F1A5C"/>
    <w:rsid w:val="004F22CE"/>
    <w:rsid w:val="004F2C8D"/>
    <w:rsid w:val="004F2CE2"/>
    <w:rsid w:val="004F2D79"/>
    <w:rsid w:val="004F3E8C"/>
    <w:rsid w:val="004F4145"/>
    <w:rsid w:val="004F4649"/>
    <w:rsid w:val="004F5DDD"/>
    <w:rsid w:val="004F7E04"/>
    <w:rsid w:val="005015DC"/>
    <w:rsid w:val="00503203"/>
    <w:rsid w:val="005044E6"/>
    <w:rsid w:val="005046BE"/>
    <w:rsid w:val="00504C8C"/>
    <w:rsid w:val="00505BA7"/>
    <w:rsid w:val="0050605B"/>
    <w:rsid w:val="00511267"/>
    <w:rsid w:val="005119A0"/>
    <w:rsid w:val="00511A9F"/>
    <w:rsid w:val="00511D20"/>
    <w:rsid w:val="00512AEA"/>
    <w:rsid w:val="0051301F"/>
    <w:rsid w:val="00513958"/>
    <w:rsid w:val="00513F7E"/>
    <w:rsid w:val="005142E4"/>
    <w:rsid w:val="00514374"/>
    <w:rsid w:val="0051477A"/>
    <w:rsid w:val="00514E28"/>
    <w:rsid w:val="00516044"/>
    <w:rsid w:val="00516187"/>
    <w:rsid w:val="005206A3"/>
    <w:rsid w:val="00521459"/>
    <w:rsid w:val="0052152F"/>
    <w:rsid w:val="00522EAD"/>
    <w:rsid w:val="00523590"/>
    <w:rsid w:val="00523CBB"/>
    <w:rsid w:val="00523D2D"/>
    <w:rsid w:val="00525317"/>
    <w:rsid w:val="00525740"/>
    <w:rsid w:val="00525749"/>
    <w:rsid w:val="00525C34"/>
    <w:rsid w:val="005262A7"/>
    <w:rsid w:val="005265AC"/>
    <w:rsid w:val="00531DA2"/>
    <w:rsid w:val="0053563D"/>
    <w:rsid w:val="00536031"/>
    <w:rsid w:val="00536AC9"/>
    <w:rsid w:val="005373AF"/>
    <w:rsid w:val="00540AA7"/>
    <w:rsid w:val="00540E5A"/>
    <w:rsid w:val="0054115A"/>
    <w:rsid w:val="00541D93"/>
    <w:rsid w:val="00544250"/>
    <w:rsid w:val="00544594"/>
    <w:rsid w:val="005447DA"/>
    <w:rsid w:val="00545525"/>
    <w:rsid w:val="005461C6"/>
    <w:rsid w:val="005463A9"/>
    <w:rsid w:val="00546C3A"/>
    <w:rsid w:val="005479B2"/>
    <w:rsid w:val="00550020"/>
    <w:rsid w:val="0055133D"/>
    <w:rsid w:val="00551D98"/>
    <w:rsid w:val="00552182"/>
    <w:rsid w:val="00552E99"/>
    <w:rsid w:val="00553140"/>
    <w:rsid w:val="00553394"/>
    <w:rsid w:val="00553E1D"/>
    <w:rsid w:val="00553E24"/>
    <w:rsid w:val="00554876"/>
    <w:rsid w:val="00555528"/>
    <w:rsid w:val="00556363"/>
    <w:rsid w:val="0055714C"/>
    <w:rsid w:val="005571EB"/>
    <w:rsid w:val="0055767F"/>
    <w:rsid w:val="0056021D"/>
    <w:rsid w:val="005606AF"/>
    <w:rsid w:val="0056084E"/>
    <w:rsid w:val="005610BF"/>
    <w:rsid w:val="005630EF"/>
    <w:rsid w:val="00563251"/>
    <w:rsid w:val="0056507B"/>
    <w:rsid w:val="005654B7"/>
    <w:rsid w:val="00565775"/>
    <w:rsid w:val="00565872"/>
    <w:rsid w:val="00565B17"/>
    <w:rsid w:val="005660F0"/>
    <w:rsid w:val="005666DA"/>
    <w:rsid w:val="00571247"/>
    <w:rsid w:val="00572326"/>
    <w:rsid w:val="0057393E"/>
    <w:rsid w:val="00574F85"/>
    <w:rsid w:val="00575EF3"/>
    <w:rsid w:val="00576F9F"/>
    <w:rsid w:val="0057709F"/>
    <w:rsid w:val="00577544"/>
    <w:rsid w:val="005777A7"/>
    <w:rsid w:val="00577A1D"/>
    <w:rsid w:val="00580189"/>
    <w:rsid w:val="00580328"/>
    <w:rsid w:val="00580735"/>
    <w:rsid w:val="00580A42"/>
    <w:rsid w:val="00581447"/>
    <w:rsid w:val="00581A58"/>
    <w:rsid w:val="00581F1F"/>
    <w:rsid w:val="00582478"/>
    <w:rsid w:val="0058282C"/>
    <w:rsid w:val="005828CF"/>
    <w:rsid w:val="00583C77"/>
    <w:rsid w:val="0058554C"/>
    <w:rsid w:val="00585C7A"/>
    <w:rsid w:val="00586A83"/>
    <w:rsid w:val="005874C5"/>
    <w:rsid w:val="005875BD"/>
    <w:rsid w:val="005908B6"/>
    <w:rsid w:val="00590EDE"/>
    <w:rsid w:val="005912D5"/>
    <w:rsid w:val="0059203B"/>
    <w:rsid w:val="005924E0"/>
    <w:rsid w:val="00594BE0"/>
    <w:rsid w:val="005950F4"/>
    <w:rsid w:val="005966AC"/>
    <w:rsid w:val="00596FD0"/>
    <w:rsid w:val="0059708E"/>
    <w:rsid w:val="00597880"/>
    <w:rsid w:val="005A00A4"/>
    <w:rsid w:val="005A050E"/>
    <w:rsid w:val="005A1674"/>
    <w:rsid w:val="005A21A6"/>
    <w:rsid w:val="005A227A"/>
    <w:rsid w:val="005A2329"/>
    <w:rsid w:val="005A33F5"/>
    <w:rsid w:val="005A37F9"/>
    <w:rsid w:val="005A6254"/>
    <w:rsid w:val="005A72A6"/>
    <w:rsid w:val="005B0590"/>
    <w:rsid w:val="005B0B27"/>
    <w:rsid w:val="005B138D"/>
    <w:rsid w:val="005B31F5"/>
    <w:rsid w:val="005B3265"/>
    <w:rsid w:val="005B3F8D"/>
    <w:rsid w:val="005B4351"/>
    <w:rsid w:val="005B45E2"/>
    <w:rsid w:val="005B47D5"/>
    <w:rsid w:val="005B4EE5"/>
    <w:rsid w:val="005B4F0C"/>
    <w:rsid w:val="005B659C"/>
    <w:rsid w:val="005B6802"/>
    <w:rsid w:val="005B71DA"/>
    <w:rsid w:val="005B71ED"/>
    <w:rsid w:val="005B7A94"/>
    <w:rsid w:val="005B7CE7"/>
    <w:rsid w:val="005C0092"/>
    <w:rsid w:val="005C1504"/>
    <w:rsid w:val="005C16C7"/>
    <w:rsid w:val="005C399D"/>
    <w:rsid w:val="005C40B0"/>
    <w:rsid w:val="005C4A69"/>
    <w:rsid w:val="005C4B32"/>
    <w:rsid w:val="005C748A"/>
    <w:rsid w:val="005D0AC8"/>
    <w:rsid w:val="005D0D49"/>
    <w:rsid w:val="005D0D78"/>
    <w:rsid w:val="005D2717"/>
    <w:rsid w:val="005D3BDF"/>
    <w:rsid w:val="005D4F9D"/>
    <w:rsid w:val="005D5B85"/>
    <w:rsid w:val="005D5F2E"/>
    <w:rsid w:val="005D62A2"/>
    <w:rsid w:val="005D6E21"/>
    <w:rsid w:val="005E06AD"/>
    <w:rsid w:val="005E1196"/>
    <w:rsid w:val="005E1556"/>
    <w:rsid w:val="005E1F7F"/>
    <w:rsid w:val="005E34EE"/>
    <w:rsid w:val="005E3AF4"/>
    <w:rsid w:val="005E3B5C"/>
    <w:rsid w:val="005E3ED9"/>
    <w:rsid w:val="005E446B"/>
    <w:rsid w:val="005E59A3"/>
    <w:rsid w:val="005E59CA"/>
    <w:rsid w:val="005E6665"/>
    <w:rsid w:val="005E7567"/>
    <w:rsid w:val="005E780A"/>
    <w:rsid w:val="005F2253"/>
    <w:rsid w:val="005F3517"/>
    <w:rsid w:val="005F5119"/>
    <w:rsid w:val="005F594A"/>
    <w:rsid w:val="005F5BC7"/>
    <w:rsid w:val="005F5D73"/>
    <w:rsid w:val="005F6577"/>
    <w:rsid w:val="005F66C8"/>
    <w:rsid w:val="005F6AF6"/>
    <w:rsid w:val="0060108C"/>
    <w:rsid w:val="0060275A"/>
    <w:rsid w:val="00602CD7"/>
    <w:rsid w:val="00602EEA"/>
    <w:rsid w:val="00603A1D"/>
    <w:rsid w:val="00604EDC"/>
    <w:rsid w:val="00604F12"/>
    <w:rsid w:val="006052A1"/>
    <w:rsid w:val="0060589A"/>
    <w:rsid w:val="00607009"/>
    <w:rsid w:val="0061056E"/>
    <w:rsid w:val="006110C2"/>
    <w:rsid w:val="006117AD"/>
    <w:rsid w:val="00611D2E"/>
    <w:rsid w:val="00613BE8"/>
    <w:rsid w:val="00613CB0"/>
    <w:rsid w:val="00614008"/>
    <w:rsid w:val="00614677"/>
    <w:rsid w:val="00615796"/>
    <w:rsid w:val="00615A12"/>
    <w:rsid w:val="0061680C"/>
    <w:rsid w:val="00617642"/>
    <w:rsid w:val="00617FF6"/>
    <w:rsid w:val="00620A2A"/>
    <w:rsid w:val="006212A2"/>
    <w:rsid w:val="006214FB"/>
    <w:rsid w:val="00621CDE"/>
    <w:rsid w:val="006234EF"/>
    <w:rsid w:val="0062399F"/>
    <w:rsid w:val="00623BCA"/>
    <w:rsid w:val="00623CFA"/>
    <w:rsid w:val="006243B4"/>
    <w:rsid w:val="006256AF"/>
    <w:rsid w:val="0062575E"/>
    <w:rsid w:val="00625785"/>
    <w:rsid w:val="00626C85"/>
    <w:rsid w:val="00627204"/>
    <w:rsid w:val="006275F7"/>
    <w:rsid w:val="0062765B"/>
    <w:rsid w:val="0063053E"/>
    <w:rsid w:val="00630779"/>
    <w:rsid w:val="00631253"/>
    <w:rsid w:val="00631F92"/>
    <w:rsid w:val="00632AF7"/>
    <w:rsid w:val="00635EA1"/>
    <w:rsid w:val="00636113"/>
    <w:rsid w:val="00640CA0"/>
    <w:rsid w:val="00641C9C"/>
    <w:rsid w:val="00641F82"/>
    <w:rsid w:val="006426A7"/>
    <w:rsid w:val="006437A7"/>
    <w:rsid w:val="006442B3"/>
    <w:rsid w:val="0064441E"/>
    <w:rsid w:val="00644E2B"/>
    <w:rsid w:val="006462E4"/>
    <w:rsid w:val="00646371"/>
    <w:rsid w:val="0064677F"/>
    <w:rsid w:val="00646B08"/>
    <w:rsid w:val="00647A88"/>
    <w:rsid w:val="00650C3F"/>
    <w:rsid w:val="00651B09"/>
    <w:rsid w:val="00653A03"/>
    <w:rsid w:val="00654570"/>
    <w:rsid w:val="006555FE"/>
    <w:rsid w:val="00656F9A"/>
    <w:rsid w:val="00657AD8"/>
    <w:rsid w:val="00657DD0"/>
    <w:rsid w:val="00660CE9"/>
    <w:rsid w:val="00662190"/>
    <w:rsid w:val="00662C54"/>
    <w:rsid w:val="00663416"/>
    <w:rsid w:val="0066388B"/>
    <w:rsid w:val="00664392"/>
    <w:rsid w:val="006645CA"/>
    <w:rsid w:val="00664B9E"/>
    <w:rsid w:val="0066558F"/>
    <w:rsid w:val="00666C99"/>
    <w:rsid w:val="00666F07"/>
    <w:rsid w:val="006674D8"/>
    <w:rsid w:val="00670B4E"/>
    <w:rsid w:val="00671350"/>
    <w:rsid w:val="0067437D"/>
    <w:rsid w:val="0067681E"/>
    <w:rsid w:val="006806C6"/>
    <w:rsid w:val="006812D4"/>
    <w:rsid w:val="00681A6A"/>
    <w:rsid w:val="00681DD5"/>
    <w:rsid w:val="00682A66"/>
    <w:rsid w:val="006840C8"/>
    <w:rsid w:val="006847E2"/>
    <w:rsid w:val="00686272"/>
    <w:rsid w:val="006867FE"/>
    <w:rsid w:val="00686BBA"/>
    <w:rsid w:val="0068730F"/>
    <w:rsid w:val="00690B20"/>
    <w:rsid w:val="00690EBC"/>
    <w:rsid w:val="00692934"/>
    <w:rsid w:val="00692993"/>
    <w:rsid w:val="006941D2"/>
    <w:rsid w:val="00694611"/>
    <w:rsid w:val="00696211"/>
    <w:rsid w:val="00696462"/>
    <w:rsid w:val="006970B2"/>
    <w:rsid w:val="006A0064"/>
    <w:rsid w:val="006A025E"/>
    <w:rsid w:val="006A0323"/>
    <w:rsid w:val="006A0F4E"/>
    <w:rsid w:val="006A1D7C"/>
    <w:rsid w:val="006A4FD8"/>
    <w:rsid w:val="006A52D4"/>
    <w:rsid w:val="006A5417"/>
    <w:rsid w:val="006A5FFC"/>
    <w:rsid w:val="006B051D"/>
    <w:rsid w:val="006B1C53"/>
    <w:rsid w:val="006B2B35"/>
    <w:rsid w:val="006B393C"/>
    <w:rsid w:val="006B3CAF"/>
    <w:rsid w:val="006B72E6"/>
    <w:rsid w:val="006B79CE"/>
    <w:rsid w:val="006C023B"/>
    <w:rsid w:val="006C2D74"/>
    <w:rsid w:val="006C3724"/>
    <w:rsid w:val="006C3FAB"/>
    <w:rsid w:val="006C4B6C"/>
    <w:rsid w:val="006C4E74"/>
    <w:rsid w:val="006C5794"/>
    <w:rsid w:val="006C5BCA"/>
    <w:rsid w:val="006C686D"/>
    <w:rsid w:val="006C75B4"/>
    <w:rsid w:val="006D04D6"/>
    <w:rsid w:val="006D1005"/>
    <w:rsid w:val="006D2704"/>
    <w:rsid w:val="006D54CC"/>
    <w:rsid w:val="006D63D1"/>
    <w:rsid w:val="006D7157"/>
    <w:rsid w:val="006D752D"/>
    <w:rsid w:val="006E0742"/>
    <w:rsid w:val="006E0907"/>
    <w:rsid w:val="006E1242"/>
    <w:rsid w:val="006E2524"/>
    <w:rsid w:val="006E368C"/>
    <w:rsid w:val="006E3F20"/>
    <w:rsid w:val="006E4F58"/>
    <w:rsid w:val="006E6F06"/>
    <w:rsid w:val="006E7079"/>
    <w:rsid w:val="006E750F"/>
    <w:rsid w:val="006E7F03"/>
    <w:rsid w:val="006F00A3"/>
    <w:rsid w:val="006F102F"/>
    <w:rsid w:val="006F1319"/>
    <w:rsid w:val="006F1C97"/>
    <w:rsid w:val="006F21FE"/>
    <w:rsid w:val="006F32CF"/>
    <w:rsid w:val="006F476A"/>
    <w:rsid w:val="006F4873"/>
    <w:rsid w:val="006F5458"/>
    <w:rsid w:val="006F5CEB"/>
    <w:rsid w:val="006F75EF"/>
    <w:rsid w:val="00700FC3"/>
    <w:rsid w:val="00702C0C"/>
    <w:rsid w:val="00702E9D"/>
    <w:rsid w:val="007037D2"/>
    <w:rsid w:val="00703A05"/>
    <w:rsid w:val="0070475B"/>
    <w:rsid w:val="00704E20"/>
    <w:rsid w:val="007069CF"/>
    <w:rsid w:val="00707F1B"/>
    <w:rsid w:val="007101EA"/>
    <w:rsid w:val="007102A8"/>
    <w:rsid w:val="00710D0B"/>
    <w:rsid w:val="00710D2D"/>
    <w:rsid w:val="00710F06"/>
    <w:rsid w:val="007115D6"/>
    <w:rsid w:val="00712054"/>
    <w:rsid w:val="007120A2"/>
    <w:rsid w:val="007125B0"/>
    <w:rsid w:val="00712EC5"/>
    <w:rsid w:val="00713502"/>
    <w:rsid w:val="00713AB9"/>
    <w:rsid w:val="007141FF"/>
    <w:rsid w:val="00715652"/>
    <w:rsid w:val="0071596B"/>
    <w:rsid w:val="0071635F"/>
    <w:rsid w:val="0071766D"/>
    <w:rsid w:val="00717DAE"/>
    <w:rsid w:val="0072279C"/>
    <w:rsid w:val="00722B6F"/>
    <w:rsid w:val="00722FCF"/>
    <w:rsid w:val="00722FD2"/>
    <w:rsid w:val="007239B1"/>
    <w:rsid w:val="00724A36"/>
    <w:rsid w:val="00725F06"/>
    <w:rsid w:val="00726E65"/>
    <w:rsid w:val="00727B88"/>
    <w:rsid w:val="00730ED8"/>
    <w:rsid w:val="0073116D"/>
    <w:rsid w:val="0073320E"/>
    <w:rsid w:val="00733718"/>
    <w:rsid w:val="00734449"/>
    <w:rsid w:val="00734FB9"/>
    <w:rsid w:val="0073683B"/>
    <w:rsid w:val="00736BF3"/>
    <w:rsid w:val="00736D91"/>
    <w:rsid w:val="00736E7E"/>
    <w:rsid w:val="007378D3"/>
    <w:rsid w:val="00740B6A"/>
    <w:rsid w:val="00740DA9"/>
    <w:rsid w:val="00741BA4"/>
    <w:rsid w:val="00741F68"/>
    <w:rsid w:val="00743944"/>
    <w:rsid w:val="007441C9"/>
    <w:rsid w:val="00745F9E"/>
    <w:rsid w:val="00746709"/>
    <w:rsid w:val="00746FE5"/>
    <w:rsid w:val="0075037E"/>
    <w:rsid w:val="00751420"/>
    <w:rsid w:val="0075273C"/>
    <w:rsid w:val="00752F1D"/>
    <w:rsid w:val="007535CE"/>
    <w:rsid w:val="007539BC"/>
    <w:rsid w:val="007547F0"/>
    <w:rsid w:val="00754FE7"/>
    <w:rsid w:val="00755517"/>
    <w:rsid w:val="00755C78"/>
    <w:rsid w:val="00755D4C"/>
    <w:rsid w:val="007565D4"/>
    <w:rsid w:val="00756A18"/>
    <w:rsid w:val="00756F92"/>
    <w:rsid w:val="00757388"/>
    <w:rsid w:val="00760810"/>
    <w:rsid w:val="00760C4D"/>
    <w:rsid w:val="00762934"/>
    <w:rsid w:val="00764B55"/>
    <w:rsid w:val="00764E58"/>
    <w:rsid w:val="0076505C"/>
    <w:rsid w:val="00765091"/>
    <w:rsid w:val="0076587B"/>
    <w:rsid w:val="007667CB"/>
    <w:rsid w:val="00767752"/>
    <w:rsid w:val="007709AE"/>
    <w:rsid w:val="00772763"/>
    <w:rsid w:val="007728F2"/>
    <w:rsid w:val="00773C66"/>
    <w:rsid w:val="00774AD6"/>
    <w:rsid w:val="007751FC"/>
    <w:rsid w:val="007752A5"/>
    <w:rsid w:val="00775DA8"/>
    <w:rsid w:val="00776856"/>
    <w:rsid w:val="00776B87"/>
    <w:rsid w:val="0077736B"/>
    <w:rsid w:val="00777E6C"/>
    <w:rsid w:val="007801E8"/>
    <w:rsid w:val="007806DB"/>
    <w:rsid w:val="007807DD"/>
    <w:rsid w:val="0078162E"/>
    <w:rsid w:val="00781908"/>
    <w:rsid w:val="0078283B"/>
    <w:rsid w:val="00782CA3"/>
    <w:rsid w:val="0078323D"/>
    <w:rsid w:val="00783771"/>
    <w:rsid w:val="007850DF"/>
    <w:rsid w:val="00785D6A"/>
    <w:rsid w:val="0078766E"/>
    <w:rsid w:val="00790570"/>
    <w:rsid w:val="00790A49"/>
    <w:rsid w:val="00792610"/>
    <w:rsid w:val="007937B6"/>
    <w:rsid w:val="007940B0"/>
    <w:rsid w:val="00794814"/>
    <w:rsid w:val="00794B76"/>
    <w:rsid w:val="00794DEA"/>
    <w:rsid w:val="007958B8"/>
    <w:rsid w:val="007970E1"/>
    <w:rsid w:val="0079744C"/>
    <w:rsid w:val="00797AE9"/>
    <w:rsid w:val="00797D07"/>
    <w:rsid w:val="007A00C0"/>
    <w:rsid w:val="007A0CFF"/>
    <w:rsid w:val="007A18A3"/>
    <w:rsid w:val="007A21F5"/>
    <w:rsid w:val="007A2677"/>
    <w:rsid w:val="007A2822"/>
    <w:rsid w:val="007A3A94"/>
    <w:rsid w:val="007A4C7A"/>
    <w:rsid w:val="007A5544"/>
    <w:rsid w:val="007A7EC9"/>
    <w:rsid w:val="007B0127"/>
    <w:rsid w:val="007B0828"/>
    <w:rsid w:val="007B1A7C"/>
    <w:rsid w:val="007B1D45"/>
    <w:rsid w:val="007B2173"/>
    <w:rsid w:val="007B2688"/>
    <w:rsid w:val="007B2CDE"/>
    <w:rsid w:val="007B3F24"/>
    <w:rsid w:val="007B6532"/>
    <w:rsid w:val="007B715F"/>
    <w:rsid w:val="007C033C"/>
    <w:rsid w:val="007C15E3"/>
    <w:rsid w:val="007C1A2A"/>
    <w:rsid w:val="007C2B60"/>
    <w:rsid w:val="007C3084"/>
    <w:rsid w:val="007C44C7"/>
    <w:rsid w:val="007C5A09"/>
    <w:rsid w:val="007C5C78"/>
    <w:rsid w:val="007D0972"/>
    <w:rsid w:val="007D0D77"/>
    <w:rsid w:val="007D13E7"/>
    <w:rsid w:val="007D1844"/>
    <w:rsid w:val="007D2C24"/>
    <w:rsid w:val="007D3159"/>
    <w:rsid w:val="007D36AA"/>
    <w:rsid w:val="007D4136"/>
    <w:rsid w:val="007D4975"/>
    <w:rsid w:val="007D518C"/>
    <w:rsid w:val="007D5820"/>
    <w:rsid w:val="007D6515"/>
    <w:rsid w:val="007D6995"/>
    <w:rsid w:val="007D7BB6"/>
    <w:rsid w:val="007E3A5F"/>
    <w:rsid w:val="007E6B11"/>
    <w:rsid w:val="007E6C0B"/>
    <w:rsid w:val="007E6D1B"/>
    <w:rsid w:val="007E70C0"/>
    <w:rsid w:val="007E74C3"/>
    <w:rsid w:val="007E7A61"/>
    <w:rsid w:val="007E7CDC"/>
    <w:rsid w:val="007E7E94"/>
    <w:rsid w:val="007F061E"/>
    <w:rsid w:val="007F1634"/>
    <w:rsid w:val="007F2A4D"/>
    <w:rsid w:val="007F307B"/>
    <w:rsid w:val="007F31B0"/>
    <w:rsid w:val="007F37D9"/>
    <w:rsid w:val="007F53A7"/>
    <w:rsid w:val="007F5759"/>
    <w:rsid w:val="007F5979"/>
    <w:rsid w:val="007F5A93"/>
    <w:rsid w:val="007F77BF"/>
    <w:rsid w:val="008003FD"/>
    <w:rsid w:val="008019AD"/>
    <w:rsid w:val="00801D59"/>
    <w:rsid w:val="00802B4D"/>
    <w:rsid w:val="00802FA6"/>
    <w:rsid w:val="00803114"/>
    <w:rsid w:val="0080317B"/>
    <w:rsid w:val="00804BDD"/>
    <w:rsid w:val="00805F4C"/>
    <w:rsid w:val="0080744D"/>
    <w:rsid w:val="0080774D"/>
    <w:rsid w:val="00807EEF"/>
    <w:rsid w:val="0081085A"/>
    <w:rsid w:val="00811DCD"/>
    <w:rsid w:val="00811E30"/>
    <w:rsid w:val="00813868"/>
    <w:rsid w:val="0081390E"/>
    <w:rsid w:val="00813CCE"/>
    <w:rsid w:val="00816470"/>
    <w:rsid w:val="0081672E"/>
    <w:rsid w:val="008172A5"/>
    <w:rsid w:val="00817549"/>
    <w:rsid w:val="008175B4"/>
    <w:rsid w:val="00820FFC"/>
    <w:rsid w:val="00821926"/>
    <w:rsid w:val="00821AE6"/>
    <w:rsid w:val="00822CF4"/>
    <w:rsid w:val="00824C83"/>
    <w:rsid w:val="00825410"/>
    <w:rsid w:val="00825744"/>
    <w:rsid w:val="00826370"/>
    <w:rsid w:val="00830A78"/>
    <w:rsid w:val="008310C5"/>
    <w:rsid w:val="008319B9"/>
    <w:rsid w:val="00832F86"/>
    <w:rsid w:val="0083302A"/>
    <w:rsid w:val="008355EC"/>
    <w:rsid w:val="0083640D"/>
    <w:rsid w:val="00836734"/>
    <w:rsid w:val="00837660"/>
    <w:rsid w:val="008403C8"/>
    <w:rsid w:val="00841092"/>
    <w:rsid w:val="008414B2"/>
    <w:rsid w:val="008435DC"/>
    <w:rsid w:val="00843A29"/>
    <w:rsid w:val="008445AA"/>
    <w:rsid w:val="00844DDD"/>
    <w:rsid w:val="00845467"/>
    <w:rsid w:val="00845CEF"/>
    <w:rsid w:val="008470BE"/>
    <w:rsid w:val="00847524"/>
    <w:rsid w:val="0085096D"/>
    <w:rsid w:val="00850B18"/>
    <w:rsid w:val="00852C48"/>
    <w:rsid w:val="00852E2A"/>
    <w:rsid w:val="00853895"/>
    <w:rsid w:val="00854310"/>
    <w:rsid w:val="008543A1"/>
    <w:rsid w:val="00855328"/>
    <w:rsid w:val="00856F9D"/>
    <w:rsid w:val="008576A2"/>
    <w:rsid w:val="0085791F"/>
    <w:rsid w:val="00857C7C"/>
    <w:rsid w:val="008604FD"/>
    <w:rsid w:val="00860CD6"/>
    <w:rsid w:val="00862B3B"/>
    <w:rsid w:val="00862EBF"/>
    <w:rsid w:val="00863120"/>
    <w:rsid w:val="008646E3"/>
    <w:rsid w:val="00866FD7"/>
    <w:rsid w:val="00867E8E"/>
    <w:rsid w:val="00870314"/>
    <w:rsid w:val="00870E6C"/>
    <w:rsid w:val="0087136A"/>
    <w:rsid w:val="00871395"/>
    <w:rsid w:val="008736D4"/>
    <w:rsid w:val="008743C5"/>
    <w:rsid w:val="00874D56"/>
    <w:rsid w:val="00875047"/>
    <w:rsid w:val="008754AE"/>
    <w:rsid w:val="00876F5A"/>
    <w:rsid w:val="008771E9"/>
    <w:rsid w:val="00877633"/>
    <w:rsid w:val="00877EED"/>
    <w:rsid w:val="008803AF"/>
    <w:rsid w:val="00881E17"/>
    <w:rsid w:val="008823BB"/>
    <w:rsid w:val="008839A5"/>
    <w:rsid w:val="008843B1"/>
    <w:rsid w:val="00884BBE"/>
    <w:rsid w:val="00884BC1"/>
    <w:rsid w:val="008851E4"/>
    <w:rsid w:val="008853DB"/>
    <w:rsid w:val="00885F7B"/>
    <w:rsid w:val="008915B3"/>
    <w:rsid w:val="00893927"/>
    <w:rsid w:val="00894C09"/>
    <w:rsid w:val="00896258"/>
    <w:rsid w:val="00896DC9"/>
    <w:rsid w:val="0089772B"/>
    <w:rsid w:val="00897FE8"/>
    <w:rsid w:val="008A00CF"/>
    <w:rsid w:val="008A0E56"/>
    <w:rsid w:val="008A1198"/>
    <w:rsid w:val="008A15A1"/>
    <w:rsid w:val="008A1F0C"/>
    <w:rsid w:val="008A2716"/>
    <w:rsid w:val="008A2F47"/>
    <w:rsid w:val="008A3491"/>
    <w:rsid w:val="008A45FE"/>
    <w:rsid w:val="008A493F"/>
    <w:rsid w:val="008A4E9D"/>
    <w:rsid w:val="008A4FDC"/>
    <w:rsid w:val="008A5988"/>
    <w:rsid w:val="008A5B11"/>
    <w:rsid w:val="008A66BA"/>
    <w:rsid w:val="008A78DE"/>
    <w:rsid w:val="008B05BF"/>
    <w:rsid w:val="008B0B5C"/>
    <w:rsid w:val="008B133F"/>
    <w:rsid w:val="008B1ABB"/>
    <w:rsid w:val="008B259E"/>
    <w:rsid w:val="008B3647"/>
    <w:rsid w:val="008B3B8C"/>
    <w:rsid w:val="008B3FFA"/>
    <w:rsid w:val="008B4EE5"/>
    <w:rsid w:val="008B5944"/>
    <w:rsid w:val="008B70E4"/>
    <w:rsid w:val="008B73BE"/>
    <w:rsid w:val="008C0D0B"/>
    <w:rsid w:val="008C0F3C"/>
    <w:rsid w:val="008C2AB3"/>
    <w:rsid w:val="008C308E"/>
    <w:rsid w:val="008C4266"/>
    <w:rsid w:val="008C4C69"/>
    <w:rsid w:val="008C5796"/>
    <w:rsid w:val="008C5FFC"/>
    <w:rsid w:val="008C628F"/>
    <w:rsid w:val="008C68E9"/>
    <w:rsid w:val="008C6B8B"/>
    <w:rsid w:val="008C6BF8"/>
    <w:rsid w:val="008C6D30"/>
    <w:rsid w:val="008C72C5"/>
    <w:rsid w:val="008C75D5"/>
    <w:rsid w:val="008C76EA"/>
    <w:rsid w:val="008C7C6F"/>
    <w:rsid w:val="008D08B7"/>
    <w:rsid w:val="008D1529"/>
    <w:rsid w:val="008D26E5"/>
    <w:rsid w:val="008D2757"/>
    <w:rsid w:val="008D2E30"/>
    <w:rsid w:val="008D3CD4"/>
    <w:rsid w:val="008D4110"/>
    <w:rsid w:val="008D4539"/>
    <w:rsid w:val="008D5516"/>
    <w:rsid w:val="008D6354"/>
    <w:rsid w:val="008D64A7"/>
    <w:rsid w:val="008D65DC"/>
    <w:rsid w:val="008D6781"/>
    <w:rsid w:val="008D7E2A"/>
    <w:rsid w:val="008D7E8E"/>
    <w:rsid w:val="008E018D"/>
    <w:rsid w:val="008E0DDE"/>
    <w:rsid w:val="008E2A08"/>
    <w:rsid w:val="008E2A13"/>
    <w:rsid w:val="008E2F1A"/>
    <w:rsid w:val="008E487F"/>
    <w:rsid w:val="008E493D"/>
    <w:rsid w:val="008E4988"/>
    <w:rsid w:val="008E5962"/>
    <w:rsid w:val="008E741A"/>
    <w:rsid w:val="008E7AED"/>
    <w:rsid w:val="008F173C"/>
    <w:rsid w:val="008F1CCD"/>
    <w:rsid w:val="008F200B"/>
    <w:rsid w:val="008F2415"/>
    <w:rsid w:val="008F279B"/>
    <w:rsid w:val="008F2833"/>
    <w:rsid w:val="008F30E9"/>
    <w:rsid w:val="008F4025"/>
    <w:rsid w:val="008F49E9"/>
    <w:rsid w:val="008F5831"/>
    <w:rsid w:val="008F5E47"/>
    <w:rsid w:val="008F6504"/>
    <w:rsid w:val="008F6B36"/>
    <w:rsid w:val="00900026"/>
    <w:rsid w:val="009011BF"/>
    <w:rsid w:val="00901F49"/>
    <w:rsid w:val="00903449"/>
    <w:rsid w:val="009037D3"/>
    <w:rsid w:val="00903B35"/>
    <w:rsid w:val="00904D0D"/>
    <w:rsid w:val="00904D9B"/>
    <w:rsid w:val="00906510"/>
    <w:rsid w:val="009066AE"/>
    <w:rsid w:val="00906B60"/>
    <w:rsid w:val="0090712A"/>
    <w:rsid w:val="00907A9B"/>
    <w:rsid w:val="009119C8"/>
    <w:rsid w:val="00912D9F"/>
    <w:rsid w:val="00913DC7"/>
    <w:rsid w:val="00914086"/>
    <w:rsid w:val="0091481F"/>
    <w:rsid w:val="0091521A"/>
    <w:rsid w:val="009153E4"/>
    <w:rsid w:val="0091687E"/>
    <w:rsid w:val="00916C65"/>
    <w:rsid w:val="00917F39"/>
    <w:rsid w:val="00921A04"/>
    <w:rsid w:val="00922962"/>
    <w:rsid w:val="00922A3C"/>
    <w:rsid w:val="00923705"/>
    <w:rsid w:val="00923CE5"/>
    <w:rsid w:val="009263C2"/>
    <w:rsid w:val="00926761"/>
    <w:rsid w:val="00926BCC"/>
    <w:rsid w:val="00926D4C"/>
    <w:rsid w:val="009275E6"/>
    <w:rsid w:val="00930945"/>
    <w:rsid w:val="00931590"/>
    <w:rsid w:val="009319E3"/>
    <w:rsid w:val="00932278"/>
    <w:rsid w:val="00932F69"/>
    <w:rsid w:val="009339FF"/>
    <w:rsid w:val="00934BFF"/>
    <w:rsid w:val="009355FD"/>
    <w:rsid w:val="00935603"/>
    <w:rsid w:val="00936AD1"/>
    <w:rsid w:val="00937334"/>
    <w:rsid w:val="00940924"/>
    <w:rsid w:val="009423C7"/>
    <w:rsid w:val="00942B3B"/>
    <w:rsid w:val="009436C5"/>
    <w:rsid w:val="00944060"/>
    <w:rsid w:val="009465DD"/>
    <w:rsid w:val="00947574"/>
    <w:rsid w:val="00947578"/>
    <w:rsid w:val="00950F53"/>
    <w:rsid w:val="00951B37"/>
    <w:rsid w:val="009534E4"/>
    <w:rsid w:val="0095355E"/>
    <w:rsid w:val="0095365B"/>
    <w:rsid w:val="00953E53"/>
    <w:rsid w:val="00954E63"/>
    <w:rsid w:val="009558C2"/>
    <w:rsid w:val="0095595E"/>
    <w:rsid w:val="00955CB9"/>
    <w:rsid w:val="0095632A"/>
    <w:rsid w:val="00956EC4"/>
    <w:rsid w:val="0096027E"/>
    <w:rsid w:val="00961B8E"/>
    <w:rsid w:val="00962B22"/>
    <w:rsid w:val="009637CB"/>
    <w:rsid w:val="00963AAF"/>
    <w:rsid w:val="009657F8"/>
    <w:rsid w:val="00966912"/>
    <w:rsid w:val="009675E1"/>
    <w:rsid w:val="00970270"/>
    <w:rsid w:val="009705A7"/>
    <w:rsid w:val="009710C2"/>
    <w:rsid w:val="00972B45"/>
    <w:rsid w:val="00972C9A"/>
    <w:rsid w:val="00972E6C"/>
    <w:rsid w:val="00973120"/>
    <w:rsid w:val="00973BFD"/>
    <w:rsid w:val="00974208"/>
    <w:rsid w:val="00974817"/>
    <w:rsid w:val="00974B85"/>
    <w:rsid w:val="009760B7"/>
    <w:rsid w:val="00976293"/>
    <w:rsid w:val="00976981"/>
    <w:rsid w:val="009777BB"/>
    <w:rsid w:val="0098084C"/>
    <w:rsid w:val="00980A2E"/>
    <w:rsid w:val="00981A9B"/>
    <w:rsid w:val="009840CE"/>
    <w:rsid w:val="00985B52"/>
    <w:rsid w:val="00985CF8"/>
    <w:rsid w:val="00986E3F"/>
    <w:rsid w:val="00987F43"/>
    <w:rsid w:val="009900D4"/>
    <w:rsid w:val="009910CC"/>
    <w:rsid w:val="00992086"/>
    <w:rsid w:val="00992995"/>
    <w:rsid w:val="009929A4"/>
    <w:rsid w:val="009943AD"/>
    <w:rsid w:val="00994A39"/>
    <w:rsid w:val="00995B26"/>
    <w:rsid w:val="00995B63"/>
    <w:rsid w:val="009966DA"/>
    <w:rsid w:val="009A0A49"/>
    <w:rsid w:val="009A1E61"/>
    <w:rsid w:val="009A22DF"/>
    <w:rsid w:val="009A250D"/>
    <w:rsid w:val="009A406E"/>
    <w:rsid w:val="009A4350"/>
    <w:rsid w:val="009A51AB"/>
    <w:rsid w:val="009A53A8"/>
    <w:rsid w:val="009A5640"/>
    <w:rsid w:val="009A5D1B"/>
    <w:rsid w:val="009A64DD"/>
    <w:rsid w:val="009A6554"/>
    <w:rsid w:val="009A6E31"/>
    <w:rsid w:val="009A6F52"/>
    <w:rsid w:val="009A724B"/>
    <w:rsid w:val="009B0766"/>
    <w:rsid w:val="009B0A1C"/>
    <w:rsid w:val="009B13DD"/>
    <w:rsid w:val="009B2535"/>
    <w:rsid w:val="009B35F8"/>
    <w:rsid w:val="009B4838"/>
    <w:rsid w:val="009B484A"/>
    <w:rsid w:val="009B5409"/>
    <w:rsid w:val="009B58D5"/>
    <w:rsid w:val="009B5CC1"/>
    <w:rsid w:val="009B7321"/>
    <w:rsid w:val="009B7324"/>
    <w:rsid w:val="009B77A3"/>
    <w:rsid w:val="009B7DE6"/>
    <w:rsid w:val="009C3981"/>
    <w:rsid w:val="009C43D3"/>
    <w:rsid w:val="009C471C"/>
    <w:rsid w:val="009C5F21"/>
    <w:rsid w:val="009C6A89"/>
    <w:rsid w:val="009D1070"/>
    <w:rsid w:val="009D10EB"/>
    <w:rsid w:val="009D2119"/>
    <w:rsid w:val="009D3688"/>
    <w:rsid w:val="009D3AE2"/>
    <w:rsid w:val="009D56C5"/>
    <w:rsid w:val="009D680C"/>
    <w:rsid w:val="009D78DC"/>
    <w:rsid w:val="009E0003"/>
    <w:rsid w:val="009E0147"/>
    <w:rsid w:val="009E0FF8"/>
    <w:rsid w:val="009E110E"/>
    <w:rsid w:val="009E271E"/>
    <w:rsid w:val="009E2C7A"/>
    <w:rsid w:val="009E32F4"/>
    <w:rsid w:val="009E4D36"/>
    <w:rsid w:val="009E509F"/>
    <w:rsid w:val="009E5B3B"/>
    <w:rsid w:val="009E6B13"/>
    <w:rsid w:val="009E6F84"/>
    <w:rsid w:val="009E7848"/>
    <w:rsid w:val="009F00F5"/>
    <w:rsid w:val="009F052F"/>
    <w:rsid w:val="009F0B87"/>
    <w:rsid w:val="009F1F36"/>
    <w:rsid w:val="009F2C57"/>
    <w:rsid w:val="009F4AEC"/>
    <w:rsid w:val="009F62BF"/>
    <w:rsid w:val="009F6D33"/>
    <w:rsid w:val="009F79FD"/>
    <w:rsid w:val="009F7DDA"/>
    <w:rsid w:val="00A00308"/>
    <w:rsid w:val="00A00351"/>
    <w:rsid w:val="00A016E3"/>
    <w:rsid w:val="00A017DD"/>
    <w:rsid w:val="00A035C3"/>
    <w:rsid w:val="00A0464B"/>
    <w:rsid w:val="00A0542A"/>
    <w:rsid w:val="00A06440"/>
    <w:rsid w:val="00A065BE"/>
    <w:rsid w:val="00A06A67"/>
    <w:rsid w:val="00A06B66"/>
    <w:rsid w:val="00A10452"/>
    <w:rsid w:val="00A10ADF"/>
    <w:rsid w:val="00A10EC5"/>
    <w:rsid w:val="00A1232B"/>
    <w:rsid w:val="00A12353"/>
    <w:rsid w:val="00A1277B"/>
    <w:rsid w:val="00A128DF"/>
    <w:rsid w:val="00A12EB7"/>
    <w:rsid w:val="00A12F71"/>
    <w:rsid w:val="00A131A8"/>
    <w:rsid w:val="00A13E8B"/>
    <w:rsid w:val="00A14A5B"/>
    <w:rsid w:val="00A14BF8"/>
    <w:rsid w:val="00A1540B"/>
    <w:rsid w:val="00A1560D"/>
    <w:rsid w:val="00A1612D"/>
    <w:rsid w:val="00A1634E"/>
    <w:rsid w:val="00A1659F"/>
    <w:rsid w:val="00A16F0A"/>
    <w:rsid w:val="00A17B2A"/>
    <w:rsid w:val="00A20150"/>
    <w:rsid w:val="00A20233"/>
    <w:rsid w:val="00A20A51"/>
    <w:rsid w:val="00A210F8"/>
    <w:rsid w:val="00A21F94"/>
    <w:rsid w:val="00A2239E"/>
    <w:rsid w:val="00A22453"/>
    <w:rsid w:val="00A2261B"/>
    <w:rsid w:val="00A22AA4"/>
    <w:rsid w:val="00A23398"/>
    <w:rsid w:val="00A23446"/>
    <w:rsid w:val="00A23890"/>
    <w:rsid w:val="00A247BB"/>
    <w:rsid w:val="00A257D8"/>
    <w:rsid w:val="00A26649"/>
    <w:rsid w:val="00A267B7"/>
    <w:rsid w:val="00A27BCD"/>
    <w:rsid w:val="00A27BE2"/>
    <w:rsid w:val="00A27EC7"/>
    <w:rsid w:val="00A302E0"/>
    <w:rsid w:val="00A303C0"/>
    <w:rsid w:val="00A30A18"/>
    <w:rsid w:val="00A318DD"/>
    <w:rsid w:val="00A31EAF"/>
    <w:rsid w:val="00A3216A"/>
    <w:rsid w:val="00A32AB0"/>
    <w:rsid w:val="00A32D5F"/>
    <w:rsid w:val="00A333F1"/>
    <w:rsid w:val="00A34010"/>
    <w:rsid w:val="00A35237"/>
    <w:rsid w:val="00A35DE1"/>
    <w:rsid w:val="00A35E21"/>
    <w:rsid w:val="00A35FD1"/>
    <w:rsid w:val="00A37193"/>
    <w:rsid w:val="00A374D2"/>
    <w:rsid w:val="00A37835"/>
    <w:rsid w:val="00A40C0C"/>
    <w:rsid w:val="00A41366"/>
    <w:rsid w:val="00A443D5"/>
    <w:rsid w:val="00A45609"/>
    <w:rsid w:val="00A45B09"/>
    <w:rsid w:val="00A46DD7"/>
    <w:rsid w:val="00A4789B"/>
    <w:rsid w:val="00A506BB"/>
    <w:rsid w:val="00A506BF"/>
    <w:rsid w:val="00A50992"/>
    <w:rsid w:val="00A511CE"/>
    <w:rsid w:val="00A51C7C"/>
    <w:rsid w:val="00A532ED"/>
    <w:rsid w:val="00A54F5E"/>
    <w:rsid w:val="00A5521A"/>
    <w:rsid w:val="00A55A03"/>
    <w:rsid w:val="00A560D4"/>
    <w:rsid w:val="00A56140"/>
    <w:rsid w:val="00A56677"/>
    <w:rsid w:val="00A56C11"/>
    <w:rsid w:val="00A57281"/>
    <w:rsid w:val="00A572CC"/>
    <w:rsid w:val="00A579D7"/>
    <w:rsid w:val="00A57F52"/>
    <w:rsid w:val="00A60747"/>
    <w:rsid w:val="00A607DC"/>
    <w:rsid w:val="00A61593"/>
    <w:rsid w:val="00A61896"/>
    <w:rsid w:val="00A6296B"/>
    <w:rsid w:val="00A62DE5"/>
    <w:rsid w:val="00A63177"/>
    <w:rsid w:val="00A6386A"/>
    <w:rsid w:val="00A65495"/>
    <w:rsid w:val="00A668B8"/>
    <w:rsid w:val="00A67146"/>
    <w:rsid w:val="00A6745F"/>
    <w:rsid w:val="00A677D8"/>
    <w:rsid w:val="00A67EE0"/>
    <w:rsid w:val="00A70427"/>
    <w:rsid w:val="00A70EA9"/>
    <w:rsid w:val="00A72225"/>
    <w:rsid w:val="00A72744"/>
    <w:rsid w:val="00A73EF4"/>
    <w:rsid w:val="00A76188"/>
    <w:rsid w:val="00A77E84"/>
    <w:rsid w:val="00A80363"/>
    <w:rsid w:val="00A80716"/>
    <w:rsid w:val="00A808E3"/>
    <w:rsid w:val="00A8396F"/>
    <w:rsid w:val="00A83AEF"/>
    <w:rsid w:val="00A84B8A"/>
    <w:rsid w:val="00A850C5"/>
    <w:rsid w:val="00A85209"/>
    <w:rsid w:val="00A85531"/>
    <w:rsid w:val="00A90E31"/>
    <w:rsid w:val="00A914C6"/>
    <w:rsid w:val="00A925A7"/>
    <w:rsid w:val="00A92E6B"/>
    <w:rsid w:val="00A934E5"/>
    <w:rsid w:val="00A93923"/>
    <w:rsid w:val="00A94BC2"/>
    <w:rsid w:val="00A9571D"/>
    <w:rsid w:val="00A95B07"/>
    <w:rsid w:val="00A963BA"/>
    <w:rsid w:val="00A96B25"/>
    <w:rsid w:val="00A97089"/>
    <w:rsid w:val="00A97B28"/>
    <w:rsid w:val="00AA0E61"/>
    <w:rsid w:val="00AA11D5"/>
    <w:rsid w:val="00AA35C1"/>
    <w:rsid w:val="00AA3EF6"/>
    <w:rsid w:val="00AA521F"/>
    <w:rsid w:val="00AA5371"/>
    <w:rsid w:val="00AA5825"/>
    <w:rsid w:val="00AA5842"/>
    <w:rsid w:val="00AA76FD"/>
    <w:rsid w:val="00AB0FA1"/>
    <w:rsid w:val="00AB19D4"/>
    <w:rsid w:val="00AB24FE"/>
    <w:rsid w:val="00AB2A13"/>
    <w:rsid w:val="00AB4E98"/>
    <w:rsid w:val="00AB572F"/>
    <w:rsid w:val="00AB5A34"/>
    <w:rsid w:val="00AB5BAC"/>
    <w:rsid w:val="00AB5D74"/>
    <w:rsid w:val="00AB5E32"/>
    <w:rsid w:val="00AB6BD6"/>
    <w:rsid w:val="00AC1D01"/>
    <w:rsid w:val="00AC1EFC"/>
    <w:rsid w:val="00AC3958"/>
    <w:rsid w:val="00AC7699"/>
    <w:rsid w:val="00AD02DE"/>
    <w:rsid w:val="00AD2CA6"/>
    <w:rsid w:val="00AD538E"/>
    <w:rsid w:val="00AD5EAA"/>
    <w:rsid w:val="00AD607B"/>
    <w:rsid w:val="00AD6E64"/>
    <w:rsid w:val="00AD7E1A"/>
    <w:rsid w:val="00AE0AC5"/>
    <w:rsid w:val="00AE1EBC"/>
    <w:rsid w:val="00AE278D"/>
    <w:rsid w:val="00AE27C0"/>
    <w:rsid w:val="00AE377A"/>
    <w:rsid w:val="00AE38ED"/>
    <w:rsid w:val="00AE451D"/>
    <w:rsid w:val="00AE5C13"/>
    <w:rsid w:val="00AE66F5"/>
    <w:rsid w:val="00AE6A3F"/>
    <w:rsid w:val="00AE7C20"/>
    <w:rsid w:val="00AF0398"/>
    <w:rsid w:val="00AF03A9"/>
    <w:rsid w:val="00AF12BC"/>
    <w:rsid w:val="00AF16A9"/>
    <w:rsid w:val="00AF1C79"/>
    <w:rsid w:val="00AF2B52"/>
    <w:rsid w:val="00AF37DF"/>
    <w:rsid w:val="00AF3AD5"/>
    <w:rsid w:val="00AF4299"/>
    <w:rsid w:val="00AF471A"/>
    <w:rsid w:val="00AF5D38"/>
    <w:rsid w:val="00AF626C"/>
    <w:rsid w:val="00AF64B1"/>
    <w:rsid w:val="00AF7469"/>
    <w:rsid w:val="00B0135E"/>
    <w:rsid w:val="00B0193C"/>
    <w:rsid w:val="00B02658"/>
    <w:rsid w:val="00B02782"/>
    <w:rsid w:val="00B029B0"/>
    <w:rsid w:val="00B02BFC"/>
    <w:rsid w:val="00B03B86"/>
    <w:rsid w:val="00B03C98"/>
    <w:rsid w:val="00B049E4"/>
    <w:rsid w:val="00B056FC"/>
    <w:rsid w:val="00B0596A"/>
    <w:rsid w:val="00B05CFD"/>
    <w:rsid w:val="00B05DE5"/>
    <w:rsid w:val="00B06C5B"/>
    <w:rsid w:val="00B072EF"/>
    <w:rsid w:val="00B0749B"/>
    <w:rsid w:val="00B0769F"/>
    <w:rsid w:val="00B0780F"/>
    <w:rsid w:val="00B108A2"/>
    <w:rsid w:val="00B10D54"/>
    <w:rsid w:val="00B11300"/>
    <w:rsid w:val="00B11B6D"/>
    <w:rsid w:val="00B11EBF"/>
    <w:rsid w:val="00B133D0"/>
    <w:rsid w:val="00B14B12"/>
    <w:rsid w:val="00B14D75"/>
    <w:rsid w:val="00B14EA6"/>
    <w:rsid w:val="00B15844"/>
    <w:rsid w:val="00B16021"/>
    <w:rsid w:val="00B1651E"/>
    <w:rsid w:val="00B205EA"/>
    <w:rsid w:val="00B20C98"/>
    <w:rsid w:val="00B21E83"/>
    <w:rsid w:val="00B22537"/>
    <w:rsid w:val="00B22B83"/>
    <w:rsid w:val="00B230F9"/>
    <w:rsid w:val="00B232EA"/>
    <w:rsid w:val="00B235C4"/>
    <w:rsid w:val="00B23C7E"/>
    <w:rsid w:val="00B23C8A"/>
    <w:rsid w:val="00B24D28"/>
    <w:rsid w:val="00B25581"/>
    <w:rsid w:val="00B25A34"/>
    <w:rsid w:val="00B261A6"/>
    <w:rsid w:val="00B26B67"/>
    <w:rsid w:val="00B27401"/>
    <w:rsid w:val="00B27DD8"/>
    <w:rsid w:val="00B27DDD"/>
    <w:rsid w:val="00B304F5"/>
    <w:rsid w:val="00B31860"/>
    <w:rsid w:val="00B32AAC"/>
    <w:rsid w:val="00B32F33"/>
    <w:rsid w:val="00B332B3"/>
    <w:rsid w:val="00B33435"/>
    <w:rsid w:val="00B33B51"/>
    <w:rsid w:val="00B33B75"/>
    <w:rsid w:val="00B33C58"/>
    <w:rsid w:val="00B35816"/>
    <w:rsid w:val="00B3666E"/>
    <w:rsid w:val="00B37C0E"/>
    <w:rsid w:val="00B37C42"/>
    <w:rsid w:val="00B40195"/>
    <w:rsid w:val="00B4093C"/>
    <w:rsid w:val="00B40E07"/>
    <w:rsid w:val="00B41B14"/>
    <w:rsid w:val="00B41DE7"/>
    <w:rsid w:val="00B41F1B"/>
    <w:rsid w:val="00B421EF"/>
    <w:rsid w:val="00B422F0"/>
    <w:rsid w:val="00B429FE"/>
    <w:rsid w:val="00B42FB5"/>
    <w:rsid w:val="00B43B55"/>
    <w:rsid w:val="00B447B1"/>
    <w:rsid w:val="00B44C41"/>
    <w:rsid w:val="00B44D8E"/>
    <w:rsid w:val="00B4690B"/>
    <w:rsid w:val="00B46949"/>
    <w:rsid w:val="00B46EC2"/>
    <w:rsid w:val="00B50893"/>
    <w:rsid w:val="00B508EC"/>
    <w:rsid w:val="00B50A1F"/>
    <w:rsid w:val="00B50D1A"/>
    <w:rsid w:val="00B50DE2"/>
    <w:rsid w:val="00B51042"/>
    <w:rsid w:val="00B51AC6"/>
    <w:rsid w:val="00B524B8"/>
    <w:rsid w:val="00B52DFE"/>
    <w:rsid w:val="00B53DDC"/>
    <w:rsid w:val="00B543BE"/>
    <w:rsid w:val="00B55234"/>
    <w:rsid w:val="00B56E6B"/>
    <w:rsid w:val="00B570CF"/>
    <w:rsid w:val="00B5768C"/>
    <w:rsid w:val="00B600DC"/>
    <w:rsid w:val="00B605F5"/>
    <w:rsid w:val="00B612FD"/>
    <w:rsid w:val="00B63FEB"/>
    <w:rsid w:val="00B64E6C"/>
    <w:rsid w:val="00B65784"/>
    <w:rsid w:val="00B66194"/>
    <w:rsid w:val="00B67C9D"/>
    <w:rsid w:val="00B67EB2"/>
    <w:rsid w:val="00B7149F"/>
    <w:rsid w:val="00B71648"/>
    <w:rsid w:val="00B73CAE"/>
    <w:rsid w:val="00B74982"/>
    <w:rsid w:val="00B75BCF"/>
    <w:rsid w:val="00B765F9"/>
    <w:rsid w:val="00B76A05"/>
    <w:rsid w:val="00B77CA5"/>
    <w:rsid w:val="00B80D50"/>
    <w:rsid w:val="00B817BC"/>
    <w:rsid w:val="00B82BB1"/>
    <w:rsid w:val="00B84885"/>
    <w:rsid w:val="00B856B6"/>
    <w:rsid w:val="00B86BC9"/>
    <w:rsid w:val="00B87432"/>
    <w:rsid w:val="00B87CA4"/>
    <w:rsid w:val="00B87E71"/>
    <w:rsid w:val="00B9024C"/>
    <w:rsid w:val="00B90A88"/>
    <w:rsid w:val="00B93379"/>
    <w:rsid w:val="00B93460"/>
    <w:rsid w:val="00B9409D"/>
    <w:rsid w:val="00B9513C"/>
    <w:rsid w:val="00B9519F"/>
    <w:rsid w:val="00B95F7A"/>
    <w:rsid w:val="00B975A0"/>
    <w:rsid w:val="00B9768A"/>
    <w:rsid w:val="00BA04DF"/>
    <w:rsid w:val="00BA05D6"/>
    <w:rsid w:val="00BA0A8E"/>
    <w:rsid w:val="00BA19B6"/>
    <w:rsid w:val="00BA2985"/>
    <w:rsid w:val="00BA2B56"/>
    <w:rsid w:val="00BA2FAD"/>
    <w:rsid w:val="00BA3B81"/>
    <w:rsid w:val="00BA51DE"/>
    <w:rsid w:val="00BA62B8"/>
    <w:rsid w:val="00BA64F9"/>
    <w:rsid w:val="00BB1423"/>
    <w:rsid w:val="00BB1B02"/>
    <w:rsid w:val="00BB27DE"/>
    <w:rsid w:val="00BB4908"/>
    <w:rsid w:val="00BB4F84"/>
    <w:rsid w:val="00BB50D2"/>
    <w:rsid w:val="00BB548E"/>
    <w:rsid w:val="00BB6175"/>
    <w:rsid w:val="00BB7227"/>
    <w:rsid w:val="00BB74CB"/>
    <w:rsid w:val="00BB7A0D"/>
    <w:rsid w:val="00BC0614"/>
    <w:rsid w:val="00BC0AB7"/>
    <w:rsid w:val="00BC1E8F"/>
    <w:rsid w:val="00BC230E"/>
    <w:rsid w:val="00BC2421"/>
    <w:rsid w:val="00BC2860"/>
    <w:rsid w:val="00BC2E21"/>
    <w:rsid w:val="00BC359A"/>
    <w:rsid w:val="00BC4D1F"/>
    <w:rsid w:val="00BC5624"/>
    <w:rsid w:val="00BC64E2"/>
    <w:rsid w:val="00BC684C"/>
    <w:rsid w:val="00BC6D3C"/>
    <w:rsid w:val="00BD0214"/>
    <w:rsid w:val="00BD0CC7"/>
    <w:rsid w:val="00BD14D0"/>
    <w:rsid w:val="00BD17B7"/>
    <w:rsid w:val="00BD1B99"/>
    <w:rsid w:val="00BD3916"/>
    <w:rsid w:val="00BD492F"/>
    <w:rsid w:val="00BD60BC"/>
    <w:rsid w:val="00BD6287"/>
    <w:rsid w:val="00BD6788"/>
    <w:rsid w:val="00BD69CE"/>
    <w:rsid w:val="00BE05F8"/>
    <w:rsid w:val="00BE1BC3"/>
    <w:rsid w:val="00BE2D74"/>
    <w:rsid w:val="00BE302E"/>
    <w:rsid w:val="00BE4E68"/>
    <w:rsid w:val="00BE673D"/>
    <w:rsid w:val="00BE676F"/>
    <w:rsid w:val="00BE6C16"/>
    <w:rsid w:val="00BE74A5"/>
    <w:rsid w:val="00BF2AD7"/>
    <w:rsid w:val="00BF326D"/>
    <w:rsid w:val="00BF349F"/>
    <w:rsid w:val="00BF65E8"/>
    <w:rsid w:val="00BF7166"/>
    <w:rsid w:val="00BF72B8"/>
    <w:rsid w:val="00BF75BF"/>
    <w:rsid w:val="00BF7C05"/>
    <w:rsid w:val="00BF7EEF"/>
    <w:rsid w:val="00C00566"/>
    <w:rsid w:val="00C020DB"/>
    <w:rsid w:val="00C0244F"/>
    <w:rsid w:val="00C02C6E"/>
    <w:rsid w:val="00C02ECB"/>
    <w:rsid w:val="00C0482C"/>
    <w:rsid w:val="00C04F73"/>
    <w:rsid w:val="00C053E4"/>
    <w:rsid w:val="00C057A4"/>
    <w:rsid w:val="00C05FD7"/>
    <w:rsid w:val="00C0611B"/>
    <w:rsid w:val="00C06311"/>
    <w:rsid w:val="00C06692"/>
    <w:rsid w:val="00C070A5"/>
    <w:rsid w:val="00C0753D"/>
    <w:rsid w:val="00C07550"/>
    <w:rsid w:val="00C07F3F"/>
    <w:rsid w:val="00C1018D"/>
    <w:rsid w:val="00C1056F"/>
    <w:rsid w:val="00C11075"/>
    <w:rsid w:val="00C1142F"/>
    <w:rsid w:val="00C11DE3"/>
    <w:rsid w:val="00C14583"/>
    <w:rsid w:val="00C14D96"/>
    <w:rsid w:val="00C151B2"/>
    <w:rsid w:val="00C160A0"/>
    <w:rsid w:val="00C17346"/>
    <w:rsid w:val="00C17635"/>
    <w:rsid w:val="00C179A7"/>
    <w:rsid w:val="00C17A6B"/>
    <w:rsid w:val="00C17D37"/>
    <w:rsid w:val="00C17F7D"/>
    <w:rsid w:val="00C207C1"/>
    <w:rsid w:val="00C21033"/>
    <w:rsid w:val="00C21C0B"/>
    <w:rsid w:val="00C22451"/>
    <w:rsid w:val="00C22D39"/>
    <w:rsid w:val="00C22E7A"/>
    <w:rsid w:val="00C24815"/>
    <w:rsid w:val="00C2531B"/>
    <w:rsid w:val="00C25FB3"/>
    <w:rsid w:val="00C268D7"/>
    <w:rsid w:val="00C2711A"/>
    <w:rsid w:val="00C27A9D"/>
    <w:rsid w:val="00C30433"/>
    <w:rsid w:val="00C30541"/>
    <w:rsid w:val="00C3077C"/>
    <w:rsid w:val="00C31155"/>
    <w:rsid w:val="00C317EB"/>
    <w:rsid w:val="00C322B9"/>
    <w:rsid w:val="00C32EF5"/>
    <w:rsid w:val="00C332B0"/>
    <w:rsid w:val="00C33709"/>
    <w:rsid w:val="00C33A28"/>
    <w:rsid w:val="00C33F94"/>
    <w:rsid w:val="00C34B48"/>
    <w:rsid w:val="00C3573A"/>
    <w:rsid w:val="00C35FA4"/>
    <w:rsid w:val="00C363F1"/>
    <w:rsid w:val="00C3767D"/>
    <w:rsid w:val="00C37970"/>
    <w:rsid w:val="00C4029E"/>
    <w:rsid w:val="00C40C5C"/>
    <w:rsid w:val="00C41612"/>
    <w:rsid w:val="00C41E4D"/>
    <w:rsid w:val="00C4209C"/>
    <w:rsid w:val="00C42DB0"/>
    <w:rsid w:val="00C433D2"/>
    <w:rsid w:val="00C43A53"/>
    <w:rsid w:val="00C441EF"/>
    <w:rsid w:val="00C47C1A"/>
    <w:rsid w:val="00C47C4F"/>
    <w:rsid w:val="00C505AA"/>
    <w:rsid w:val="00C505CB"/>
    <w:rsid w:val="00C506A9"/>
    <w:rsid w:val="00C5296E"/>
    <w:rsid w:val="00C5423A"/>
    <w:rsid w:val="00C542B6"/>
    <w:rsid w:val="00C54481"/>
    <w:rsid w:val="00C55D18"/>
    <w:rsid w:val="00C55FA8"/>
    <w:rsid w:val="00C56658"/>
    <w:rsid w:val="00C56729"/>
    <w:rsid w:val="00C56BC7"/>
    <w:rsid w:val="00C57D76"/>
    <w:rsid w:val="00C62C5D"/>
    <w:rsid w:val="00C63EE0"/>
    <w:rsid w:val="00C64ABC"/>
    <w:rsid w:val="00C65314"/>
    <w:rsid w:val="00C65853"/>
    <w:rsid w:val="00C6657C"/>
    <w:rsid w:val="00C667B8"/>
    <w:rsid w:val="00C704A5"/>
    <w:rsid w:val="00C719A1"/>
    <w:rsid w:val="00C72400"/>
    <w:rsid w:val="00C72962"/>
    <w:rsid w:val="00C729FB"/>
    <w:rsid w:val="00C72D31"/>
    <w:rsid w:val="00C733ED"/>
    <w:rsid w:val="00C73622"/>
    <w:rsid w:val="00C73A90"/>
    <w:rsid w:val="00C73BE2"/>
    <w:rsid w:val="00C73F56"/>
    <w:rsid w:val="00C73FB9"/>
    <w:rsid w:val="00C74D55"/>
    <w:rsid w:val="00C7561D"/>
    <w:rsid w:val="00C756C5"/>
    <w:rsid w:val="00C8005F"/>
    <w:rsid w:val="00C800A2"/>
    <w:rsid w:val="00C8087B"/>
    <w:rsid w:val="00C8096E"/>
    <w:rsid w:val="00C81FF9"/>
    <w:rsid w:val="00C85635"/>
    <w:rsid w:val="00C87769"/>
    <w:rsid w:val="00C91F83"/>
    <w:rsid w:val="00C921EB"/>
    <w:rsid w:val="00C92613"/>
    <w:rsid w:val="00C93104"/>
    <w:rsid w:val="00C932EB"/>
    <w:rsid w:val="00C939E5"/>
    <w:rsid w:val="00C94B1D"/>
    <w:rsid w:val="00C94FF8"/>
    <w:rsid w:val="00C9670D"/>
    <w:rsid w:val="00C9672A"/>
    <w:rsid w:val="00C96BB6"/>
    <w:rsid w:val="00C97D9E"/>
    <w:rsid w:val="00C97F36"/>
    <w:rsid w:val="00CA0565"/>
    <w:rsid w:val="00CA0B1F"/>
    <w:rsid w:val="00CA0F2A"/>
    <w:rsid w:val="00CA19CA"/>
    <w:rsid w:val="00CA1E59"/>
    <w:rsid w:val="00CA3237"/>
    <w:rsid w:val="00CA3AFA"/>
    <w:rsid w:val="00CA3D64"/>
    <w:rsid w:val="00CA4D85"/>
    <w:rsid w:val="00CA5989"/>
    <w:rsid w:val="00CA5AAF"/>
    <w:rsid w:val="00CA7070"/>
    <w:rsid w:val="00CA767A"/>
    <w:rsid w:val="00CA7C1D"/>
    <w:rsid w:val="00CB01E1"/>
    <w:rsid w:val="00CB0827"/>
    <w:rsid w:val="00CB1BA2"/>
    <w:rsid w:val="00CB231F"/>
    <w:rsid w:val="00CB23D2"/>
    <w:rsid w:val="00CB2764"/>
    <w:rsid w:val="00CB2FAE"/>
    <w:rsid w:val="00CB41A0"/>
    <w:rsid w:val="00CB41B3"/>
    <w:rsid w:val="00CB56AD"/>
    <w:rsid w:val="00CB6D83"/>
    <w:rsid w:val="00CB6DEA"/>
    <w:rsid w:val="00CB75F5"/>
    <w:rsid w:val="00CB77B3"/>
    <w:rsid w:val="00CB7B85"/>
    <w:rsid w:val="00CB7DC2"/>
    <w:rsid w:val="00CC0F8A"/>
    <w:rsid w:val="00CC117E"/>
    <w:rsid w:val="00CC1610"/>
    <w:rsid w:val="00CC194E"/>
    <w:rsid w:val="00CC2B19"/>
    <w:rsid w:val="00CC2D7F"/>
    <w:rsid w:val="00CC3E19"/>
    <w:rsid w:val="00CC3E25"/>
    <w:rsid w:val="00CC505C"/>
    <w:rsid w:val="00CC54F4"/>
    <w:rsid w:val="00CC633C"/>
    <w:rsid w:val="00CC65FC"/>
    <w:rsid w:val="00CC72DA"/>
    <w:rsid w:val="00CC7A4B"/>
    <w:rsid w:val="00CD13A2"/>
    <w:rsid w:val="00CD1CEC"/>
    <w:rsid w:val="00CD2BD5"/>
    <w:rsid w:val="00CD3343"/>
    <w:rsid w:val="00CD3390"/>
    <w:rsid w:val="00CD3B33"/>
    <w:rsid w:val="00CD3F5D"/>
    <w:rsid w:val="00CD472C"/>
    <w:rsid w:val="00CD57CD"/>
    <w:rsid w:val="00CD583B"/>
    <w:rsid w:val="00CD60C8"/>
    <w:rsid w:val="00CD63BB"/>
    <w:rsid w:val="00CE2133"/>
    <w:rsid w:val="00CE2427"/>
    <w:rsid w:val="00CE2460"/>
    <w:rsid w:val="00CE41AC"/>
    <w:rsid w:val="00CE4790"/>
    <w:rsid w:val="00CE50F8"/>
    <w:rsid w:val="00CE6005"/>
    <w:rsid w:val="00CE6BF7"/>
    <w:rsid w:val="00CE701F"/>
    <w:rsid w:val="00CF0018"/>
    <w:rsid w:val="00CF069C"/>
    <w:rsid w:val="00CF2E6D"/>
    <w:rsid w:val="00CF2F1B"/>
    <w:rsid w:val="00CF3453"/>
    <w:rsid w:val="00CF3E2C"/>
    <w:rsid w:val="00CF471B"/>
    <w:rsid w:val="00CF6693"/>
    <w:rsid w:val="00CF7474"/>
    <w:rsid w:val="00CF78B6"/>
    <w:rsid w:val="00CF7A9E"/>
    <w:rsid w:val="00D005F2"/>
    <w:rsid w:val="00D0098F"/>
    <w:rsid w:val="00D03114"/>
    <w:rsid w:val="00D03527"/>
    <w:rsid w:val="00D036F9"/>
    <w:rsid w:val="00D03D6D"/>
    <w:rsid w:val="00D05D13"/>
    <w:rsid w:val="00D06027"/>
    <w:rsid w:val="00D066D3"/>
    <w:rsid w:val="00D06BF4"/>
    <w:rsid w:val="00D078F2"/>
    <w:rsid w:val="00D07AC9"/>
    <w:rsid w:val="00D1049A"/>
    <w:rsid w:val="00D10936"/>
    <w:rsid w:val="00D11627"/>
    <w:rsid w:val="00D11CDB"/>
    <w:rsid w:val="00D12B26"/>
    <w:rsid w:val="00D12F05"/>
    <w:rsid w:val="00D140C3"/>
    <w:rsid w:val="00D148CA"/>
    <w:rsid w:val="00D16CED"/>
    <w:rsid w:val="00D16EB9"/>
    <w:rsid w:val="00D176BC"/>
    <w:rsid w:val="00D17A4A"/>
    <w:rsid w:val="00D20536"/>
    <w:rsid w:val="00D20F1A"/>
    <w:rsid w:val="00D21584"/>
    <w:rsid w:val="00D21BEA"/>
    <w:rsid w:val="00D239A1"/>
    <w:rsid w:val="00D24016"/>
    <w:rsid w:val="00D24641"/>
    <w:rsid w:val="00D2629B"/>
    <w:rsid w:val="00D26B40"/>
    <w:rsid w:val="00D27112"/>
    <w:rsid w:val="00D27479"/>
    <w:rsid w:val="00D27BB8"/>
    <w:rsid w:val="00D30D65"/>
    <w:rsid w:val="00D3117A"/>
    <w:rsid w:val="00D31383"/>
    <w:rsid w:val="00D31519"/>
    <w:rsid w:val="00D3157F"/>
    <w:rsid w:val="00D316FE"/>
    <w:rsid w:val="00D31FAC"/>
    <w:rsid w:val="00D320D1"/>
    <w:rsid w:val="00D32F42"/>
    <w:rsid w:val="00D341F3"/>
    <w:rsid w:val="00D415BE"/>
    <w:rsid w:val="00D4362D"/>
    <w:rsid w:val="00D447D5"/>
    <w:rsid w:val="00D44FFB"/>
    <w:rsid w:val="00D500F6"/>
    <w:rsid w:val="00D50FBC"/>
    <w:rsid w:val="00D511FC"/>
    <w:rsid w:val="00D518B3"/>
    <w:rsid w:val="00D51B6B"/>
    <w:rsid w:val="00D51ECE"/>
    <w:rsid w:val="00D52C6D"/>
    <w:rsid w:val="00D5367F"/>
    <w:rsid w:val="00D53C4F"/>
    <w:rsid w:val="00D55626"/>
    <w:rsid w:val="00D55746"/>
    <w:rsid w:val="00D566F0"/>
    <w:rsid w:val="00D5687F"/>
    <w:rsid w:val="00D569AD"/>
    <w:rsid w:val="00D56EAE"/>
    <w:rsid w:val="00D601FD"/>
    <w:rsid w:val="00D60F26"/>
    <w:rsid w:val="00D61E63"/>
    <w:rsid w:val="00D62AF5"/>
    <w:rsid w:val="00D63021"/>
    <w:rsid w:val="00D63708"/>
    <w:rsid w:val="00D6375D"/>
    <w:rsid w:val="00D642AA"/>
    <w:rsid w:val="00D6567F"/>
    <w:rsid w:val="00D65CB9"/>
    <w:rsid w:val="00D65E34"/>
    <w:rsid w:val="00D67B91"/>
    <w:rsid w:val="00D7044B"/>
    <w:rsid w:val="00D70482"/>
    <w:rsid w:val="00D70817"/>
    <w:rsid w:val="00D74ACA"/>
    <w:rsid w:val="00D74ED2"/>
    <w:rsid w:val="00D74F0A"/>
    <w:rsid w:val="00D7568F"/>
    <w:rsid w:val="00D75DFD"/>
    <w:rsid w:val="00D77BD0"/>
    <w:rsid w:val="00D817B1"/>
    <w:rsid w:val="00D83214"/>
    <w:rsid w:val="00D83929"/>
    <w:rsid w:val="00D83BDB"/>
    <w:rsid w:val="00D84C93"/>
    <w:rsid w:val="00D84EF5"/>
    <w:rsid w:val="00D8531E"/>
    <w:rsid w:val="00D8629F"/>
    <w:rsid w:val="00D868CA"/>
    <w:rsid w:val="00D906E5"/>
    <w:rsid w:val="00D90AF1"/>
    <w:rsid w:val="00D90E0C"/>
    <w:rsid w:val="00D92E7A"/>
    <w:rsid w:val="00D934F0"/>
    <w:rsid w:val="00D94A39"/>
    <w:rsid w:val="00D94AD0"/>
    <w:rsid w:val="00D94FFD"/>
    <w:rsid w:val="00D96D07"/>
    <w:rsid w:val="00D97013"/>
    <w:rsid w:val="00D9773F"/>
    <w:rsid w:val="00DA0987"/>
    <w:rsid w:val="00DA09A2"/>
    <w:rsid w:val="00DA0CCE"/>
    <w:rsid w:val="00DA306D"/>
    <w:rsid w:val="00DA391E"/>
    <w:rsid w:val="00DA3CF1"/>
    <w:rsid w:val="00DA45B3"/>
    <w:rsid w:val="00DA5BC3"/>
    <w:rsid w:val="00DA5CBA"/>
    <w:rsid w:val="00DA5CD4"/>
    <w:rsid w:val="00DA74B8"/>
    <w:rsid w:val="00DB00A0"/>
    <w:rsid w:val="00DB1869"/>
    <w:rsid w:val="00DB189C"/>
    <w:rsid w:val="00DB1DF9"/>
    <w:rsid w:val="00DB2B8D"/>
    <w:rsid w:val="00DB3B92"/>
    <w:rsid w:val="00DB3D95"/>
    <w:rsid w:val="00DB455B"/>
    <w:rsid w:val="00DB46A0"/>
    <w:rsid w:val="00DB478D"/>
    <w:rsid w:val="00DB576C"/>
    <w:rsid w:val="00DB5888"/>
    <w:rsid w:val="00DB5DB9"/>
    <w:rsid w:val="00DB5DD5"/>
    <w:rsid w:val="00DB6CD5"/>
    <w:rsid w:val="00DC107E"/>
    <w:rsid w:val="00DC1A43"/>
    <w:rsid w:val="00DC2F9A"/>
    <w:rsid w:val="00DC35D9"/>
    <w:rsid w:val="00DC3842"/>
    <w:rsid w:val="00DC42DD"/>
    <w:rsid w:val="00DC5595"/>
    <w:rsid w:val="00DC56D4"/>
    <w:rsid w:val="00DC76CE"/>
    <w:rsid w:val="00DC783C"/>
    <w:rsid w:val="00DD0559"/>
    <w:rsid w:val="00DD06B9"/>
    <w:rsid w:val="00DD3865"/>
    <w:rsid w:val="00DD40E8"/>
    <w:rsid w:val="00DD4246"/>
    <w:rsid w:val="00DD60DD"/>
    <w:rsid w:val="00DD661E"/>
    <w:rsid w:val="00DD7175"/>
    <w:rsid w:val="00DD7666"/>
    <w:rsid w:val="00DD775B"/>
    <w:rsid w:val="00DD7D6D"/>
    <w:rsid w:val="00DD7EFF"/>
    <w:rsid w:val="00DE057A"/>
    <w:rsid w:val="00DE145B"/>
    <w:rsid w:val="00DE1681"/>
    <w:rsid w:val="00DE25E2"/>
    <w:rsid w:val="00DE2688"/>
    <w:rsid w:val="00DE2A89"/>
    <w:rsid w:val="00DE384A"/>
    <w:rsid w:val="00DE3F10"/>
    <w:rsid w:val="00DE5A1E"/>
    <w:rsid w:val="00DE5DCB"/>
    <w:rsid w:val="00DE5F24"/>
    <w:rsid w:val="00DE7864"/>
    <w:rsid w:val="00DF0959"/>
    <w:rsid w:val="00DF0FAB"/>
    <w:rsid w:val="00DF19F9"/>
    <w:rsid w:val="00DF1A36"/>
    <w:rsid w:val="00DF2E8E"/>
    <w:rsid w:val="00DF3AB3"/>
    <w:rsid w:val="00DF4B3F"/>
    <w:rsid w:val="00DF5170"/>
    <w:rsid w:val="00DF5B12"/>
    <w:rsid w:val="00DF5C6F"/>
    <w:rsid w:val="00DF5F66"/>
    <w:rsid w:val="00DF6249"/>
    <w:rsid w:val="00E0097C"/>
    <w:rsid w:val="00E016DD"/>
    <w:rsid w:val="00E03CDE"/>
    <w:rsid w:val="00E05893"/>
    <w:rsid w:val="00E05B05"/>
    <w:rsid w:val="00E05BA7"/>
    <w:rsid w:val="00E06292"/>
    <w:rsid w:val="00E06A94"/>
    <w:rsid w:val="00E10CD3"/>
    <w:rsid w:val="00E10F7F"/>
    <w:rsid w:val="00E10FFD"/>
    <w:rsid w:val="00E11F2E"/>
    <w:rsid w:val="00E1262F"/>
    <w:rsid w:val="00E12877"/>
    <w:rsid w:val="00E128C9"/>
    <w:rsid w:val="00E1393C"/>
    <w:rsid w:val="00E1531F"/>
    <w:rsid w:val="00E1752F"/>
    <w:rsid w:val="00E2032C"/>
    <w:rsid w:val="00E2108C"/>
    <w:rsid w:val="00E21974"/>
    <w:rsid w:val="00E2331D"/>
    <w:rsid w:val="00E23BE0"/>
    <w:rsid w:val="00E24033"/>
    <w:rsid w:val="00E24641"/>
    <w:rsid w:val="00E247B8"/>
    <w:rsid w:val="00E24CA1"/>
    <w:rsid w:val="00E25246"/>
    <w:rsid w:val="00E25450"/>
    <w:rsid w:val="00E254F0"/>
    <w:rsid w:val="00E25785"/>
    <w:rsid w:val="00E25A9A"/>
    <w:rsid w:val="00E315A4"/>
    <w:rsid w:val="00E323A9"/>
    <w:rsid w:val="00E326E9"/>
    <w:rsid w:val="00E3364E"/>
    <w:rsid w:val="00E33CE6"/>
    <w:rsid w:val="00E340F2"/>
    <w:rsid w:val="00E34133"/>
    <w:rsid w:val="00E345CE"/>
    <w:rsid w:val="00E3585E"/>
    <w:rsid w:val="00E3663A"/>
    <w:rsid w:val="00E37204"/>
    <w:rsid w:val="00E375E6"/>
    <w:rsid w:val="00E41198"/>
    <w:rsid w:val="00E41437"/>
    <w:rsid w:val="00E42895"/>
    <w:rsid w:val="00E42ED0"/>
    <w:rsid w:val="00E43045"/>
    <w:rsid w:val="00E454BB"/>
    <w:rsid w:val="00E45A20"/>
    <w:rsid w:val="00E461F1"/>
    <w:rsid w:val="00E46B84"/>
    <w:rsid w:val="00E46C07"/>
    <w:rsid w:val="00E46D11"/>
    <w:rsid w:val="00E47614"/>
    <w:rsid w:val="00E51A04"/>
    <w:rsid w:val="00E53941"/>
    <w:rsid w:val="00E549F3"/>
    <w:rsid w:val="00E5648C"/>
    <w:rsid w:val="00E60F73"/>
    <w:rsid w:val="00E61067"/>
    <w:rsid w:val="00E61B25"/>
    <w:rsid w:val="00E61EB7"/>
    <w:rsid w:val="00E63641"/>
    <w:rsid w:val="00E642AA"/>
    <w:rsid w:val="00E652FA"/>
    <w:rsid w:val="00E657EF"/>
    <w:rsid w:val="00E660F6"/>
    <w:rsid w:val="00E66611"/>
    <w:rsid w:val="00E6709A"/>
    <w:rsid w:val="00E674BB"/>
    <w:rsid w:val="00E67B2E"/>
    <w:rsid w:val="00E70455"/>
    <w:rsid w:val="00E70557"/>
    <w:rsid w:val="00E72E38"/>
    <w:rsid w:val="00E736AA"/>
    <w:rsid w:val="00E73A6D"/>
    <w:rsid w:val="00E73B38"/>
    <w:rsid w:val="00E7453B"/>
    <w:rsid w:val="00E74D78"/>
    <w:rsid w:val="00E75043"/>
    <w:rsid w:val="00E76839"/>
    <w:rsid w:val="00E76BBE"/>
    <w:rsid w:val="00E77BF9"/>
    <w:rsid w:val="00E8064F"/>
    <w:rsid w:val="00E80B90"/>
    <w:rsid w:val="00E80CA8"/>
    <w:rsid w:val="00E81EE5"/>
    <w:rsid w:val="00E8271E"/>
    <w:rsid w:val="00E82DDA"/>
    <w:rsid w:val="00E83320"/>
    <w:rsid w:val="00E83388"/>
    <w:rsid w:val="00E83B0B"/>
    <w:rsid w:val="00E83ED7"/>
    <w:rsid w:val="00E85103"/>
    <w:rsid w:val="00E85B88"/>
    <w:rsid w:val="00E86BB2"/>
    <w:rsid w:val="00E875E9"/>
    <w:rsid w:val="00E90212"/>
    <w:rsid w:val="00E927FF"/>
    <w:rsid w:val="00E935DF"/>
    <w:rsid w:val="00E95472"/>
    <w:rsid w:val="00E97B58"/>
    <w:rsid w:val="00EA0098"/>
    <w:rsid w:val="00EA0E11"/>
    <w:rsid w:val="00EA0F8F"/>
    <w:rsid w:val="00EA23E6"/>
    <w:rsid w:val="00EA2A7B"/>
    <w:rsid w:val="00EA325C"/>
    <w:rsid w:val="00EA3BC7"/>
    <w:rsid w:val="00EA4354"/>
    <w:rsid w:val="00EA501E"/>
    <w:rsid w:val="00EA6003"/>
    <w:rsid w:val="00EA60F5"/>
    <w:rsid w:val="00EA6631"/>
    <w:rsid w:val="00EA6A33"/>
    <w:rsid w:val="00EA7767"/>
    <w:rsid w:val="00EB0AC4"/>
    <w:rsid w:val="00EB42FF"/>
    <w:rsid w:val="00EB5414"/>
    <w:rsid w:val="00EB667B"/>
    <w:rsid w:val="00EB7A03"/>
    <w:rsid w:val="00EB7A59"/>
    <w:rsid w:val="00EC0187"/>
    <w:rsid w:val="00EC0C11"/>
    <w:rsid w:val="00EC19AA"/>
    <w:rsid w:val="00EC2353"/>
    <w:rsid w:val="00EC376E"/>
    <w:rsid w:val="00EC460C"/>
    <w:rsid w:val="00EC4784"/>
    <w:rsid w:val="00EC4FEF"/>
    <w:rsid w:val="00EC55CF"/>
    <w:rsid w:val="00EC5889"/>
    <w:rsid w:val="00EC60D9"/>
    <w:rsid w:val="00EC637C"/>
    <w:rsid w:val="00EC689F"/>
    <w:rsid w:val="00EC6E64"/>
    <w:rsid w:val="00EC749B"/>
    <w:rsid w:val="00EC74D2"/>
    <w:rsid w:val="00EC7666"/>
    <w:rsid w:val="00EC7E4C"/>
    <w:rsid w:val="00EC7F1B"/>
    <w:rsid w:val="00EC7F42"/>
    <w:rsid w:val="00EC7FE5"/>
    <w:rsid w:val="00EC7FEB"/>
    <w:rsid w:val="00ED0013"/>
    <w:rsid w:val="00ED058A"/>
    <w:rsid w:val="00ED0E08"/>
    <w:rsid w:val="00ED2101"/>
    <w:rsid w:val="00ED35C6"/>
    <w:rsid w:val="00ED415D"/>
    <w:rsid w:val="00ED4DC7"/>
    <w:rsid w:val="00ED4FD2"/>
    <w:rsid w:val="00ED6333"/>
    <w:rsid w:val="00ED696F"/>
    <w:rsid w:val="00ED71D0"/>
    <w:rsid w:val="00ED73F1"/>
    <w:rsid w:val="00EE057F"/>
    <w:rsid w:val="00EE0C47"/>
    <w:rsid w:val="00EE23DC"/>
    <w:rsid w:val="00EE2B00"/>
    <w:rsid w:val="00EE2BC4"/>
    <w:rsid w:val="00EE3C08"/>
    <w:rsid w:val="00EE46F5"/>
    <w:rsid w:val="00EE4E67"/>
    <w:rsid w:val="00EE500D"/>
    <w:rsid w:val="00EE52B9"/>
    <w:rsid w:val="00EE5678"/>
    <w:rsid w:val="00EE60AC"/>
    <w:rsid w:val="00EE73E7"/>
    <w:rsid w:val="00EE75B7"/>
    <w:rsid w:val="00EE7CB2"/>
    <w:rsid w:val="00EF006C"/>
    <w:rsid w:val="00EF105F"/>
    <w:rsid w:val="00EF3899"/>
    <w:rsid w:val="00EF3C9F"/>
    <w:rsid w:val="00EF51D2"/>
    <w:rsid w:val="00EF6478"/>
    <w:rsid w:val="00EF66F5"/>
    <w:rsid w:val="00EF6A65"/>
    <w:rsid w:val="00F01804"/>
    <w:rsid w:val="00F0234B"/>
    <w:rsid w:val="00F027A2"/>
    <w:rsid w:val="00F03021"/>
    <w:rsid w:val="00F03457"/>
    <w:rsid w:val="00F0368E"/>
    <w:rsid w:val="00F03A02"/>
    <w:rsid w:val="00F03A36"/>
    <w:rsid w:val="00F0468E"/>
    <w:rsid w:val="00F04CD9"/>
    <w:rsid w:val="00F06576"/>
    <w:rsid w:val="00F0664D"/>
    <w:rsid w:val="00F0728C"/>
    <w:rsid w:val="00F10769"/>
    <w:rsid w:val="00F10B2B"/>
    <w:rsid w:val="00F133DC"/>
    <w:rsid w:val="00F13572"/>
    <w:rsid w:val="00F14832"/>
    <w:rsid w:val="00F14889"/>
    <w:rsid w:val="00F15233"/>
    <w:rsid w:val="00F16B8F"/>
    <w:rsid w:val="00F16CA5"/>
    <w:rsid w:val="00F17796"/>
    <w:rsid w:val="00F2059F"/>
    <w:rsid w:val="00F2297F"/>
    <w:rsid w:val="00F23AE5"/>
    <w:rsid w:val="00F23C00"/>
    <w:rsid w:val="00F23EC8"/>
    <w:rsid w:val="00F2409C"/>
    <w:rsid w:val="00F240D2"/>
    <w:rsid w:val="00F242C3"/>
    <w:rsid w:val="00F24AD2"/>
    <w:rsid w:val="00F24F0A"/>
    <w:rsid w:val="00F2551B"/>
    <w:rsid w:val="00F25BFC"/>
    <w:rsid w:val="00F265B4"/>
    <w:rsid w:val="00F268D5"/>
    <w:rsid w:val="00F26ABA"/>
    <w:rsid w:val="00F26E20"/>
    <w:rsid w:val="00F27791"/>
    <w:rsid w:val="00F307D4"/>
    <w:rsid w:val="00F309DC"/>
    <w:rsid w:val="00F30C11"/>
    <w:rsid w:val="00F31BD8"/>
    <w:rsid w:val="00F31C26"/>
    <w:rsid w:val="00F349F7"/>
    <w:rsid w:val="00F36A86"/>
    <w:rsid w:val="00F371ED"/>
    <w:rsid w:val="00F407BA"/>
    <w:rsid w:val="00F41154"/>
    <w:rsid w:val="00F4147B"/>
    <w:rsid w:val="00F41508"/>
    <w:rsid w:val="00F42900"/>
    <w:rsid w:val="00F42F39"/>
    <w:rsid w:val="00F43A3D"/>
    <w:rsid w:val="00F43D90"/>
    <w:rsid w:val="00F44112"/>
    <w:rsid w:val="00F442C7"/>
    <w:rsid w:val="00F442D0"/>
    <w:rsid w:val="00F44560"/>
    <w:rsid w:val="00F4468E"/>
    <w:rsid w:val="00F458C0"/>
    <w:rsid w:val="00F45A94"/>
    <w:rsid w:val="00F4634F"/>
    <w:rsid w:val="00F46E9B"/>
    <w:rsid w:val="00F47FC9"/>
    <w:rsid w:val="00F50D8D"/>
    <w:rsid w:val="00F513A6"/>
    <w:rsid w:val="00F5143B"/>
    <w:rsid w:val="00F51449"/>
    <w:rsid w:val="00F52118"/>
    <w:rsid w:val="00F52370"/>
    <w:rsid w:val="00F5310D"/>
    <w:rsid w:val="00F533A0"/>
    <w:rsid w:val="00F534ED"/>
    <w:rsid w:val="00F53806"/>
    <w:rsid w:val="00F53997"/>
    <w:rsid w:val="00F53D46"/>
    <w:rsid w:val="00F549CA"/>
    <w:rsid w:val="00F54EB5"/>
    <w:rsid w:val="00F5560C"/>
    <w:rsid w:val="00F56FF7"/>
    <w:rsid w:val="00F57409"/>
    <w:rsid w:val="00F603E3"/>
    <w:rsid w:val="00F60635"/>
    <w:rsid w:val="00F60BB0"/>
    <w:rsid w:val="00F610E5"/>
    <w:rsid w:val="00F616EB"/>
    <w:rsid w:val="00F61D2A"/>
    <w:rsid w:val="00F6247C"/>
    <w:rsid w:val="00F63032"/>
    <w:rsid w:val="00F6321D"/>
    <w:rsid w:val="00F6342A"/>
    <w:rsid w:val="00F63504"/>
    <w:rsid w:val="00F64078"/>
    <w:rsid w:val="00F646B1"/>
    <w:rsid w:val="00F64A5A"/>
    <w:rsid w:val="00F65367"/>
    <w:rsid w:val="00F65A27"/>
    <w:rsid w:val="00F65A77"/>
    <w:rsid w:val="00F65EB2"/>
    <w:rsid w:val="00F66693"/>
    <w:rsid w:val="00F669B3"/>
    <w:rsid w:val="00F7054E"/>
    <w:rsid w:val="00F70A84"/>
    <w:rsid w:val="00F71241"/>
    <w:rsid w:val="00F727A9"/>
    <w:rsid w:val="00F734B2"/>
    <w:rsid w:val="00F74215"/>
    <w:rsid w:val="00F74675"/>
    <w:rsid w:val="00F75DE3"/>
    <w:rsid w:val="00F76C08"/>
    <w:rsid w:val="00F801E5"/>
    <w:rsid w:val="00F8088F"/>
    <w:rsid w:val="00F813B3"/>
    <w:rsid w:val="00F814F0"/>
    <w:rsid w:val="00F8165F"/>
    <w:rsid w:val="00F82AE5"/>
    <w:rsid w:val="00F838DF"/>
    <w:rsid w:val="00F8474B"/>
    <w:rsid w:val="00F85C39"/>
    <w:rsid w:val="00F85EDA"/>
    <w:rsid w:val="00F864D8"/>
    <w:rsid w:val="00F86A83"/>
    <w:rsid w:val="00F87046"/>
    <w:rsid w:val="00F87362"/>
    <w:rsid w:val="00F90E70"/>
    <w:rsid w:val="00F9171E"/>
    <w:rsid w:val="00F9185D"/>
    <w:rsid w:val="00F92368"/>
    <w:rsid w:val="00F927F7"/>
    <w:rsid w:val="00F941FF"/>
    <w:rsid w:val="00F9495E"/>
    <w:rsid w:val="00F9530F"/>
    <w:rsid w:val="00F9614A"/>
    <w:rsid w:val="00FA0113"/>
    <w:rsid w:val="00FA0905"/>
    <w:rsid w:val="00FA0D1B"/>
    <w:rsid w:val="00FA140C"/>
    <w:rsid w:val="00FA227E"/>
    <w:rsid w:val="00FA2389"/>
    <w:rsid w:val="00FA23C3"/>
    <w:rsid w:val="00FA2E18"/>
    <w:rsid w:val="00FA4A08"/>
    <w:rsid w:val="00FA515E"/>
    <w:rsid w:val="00FB0074"/>
    <w:rsid w:val="00FB0B0C"/>
    <w:rsid w:val="00FB0C92"/>
    <w:rsid w:val="00FB0FF8"/>
    <w:rsid w:val="00FB2547"/>
    <w:rsid w:val="00FB4260"/>
    <w:rsid w:val="00FB46E2"/>
    <w:rsid w:val="00FB4945"/>
    <w:rsid w:val="00FB4E54"/>
    <w:rsid w:val="00FB4E88"/>
    <w:rsid w:val="00FB6666"/>
    <w:rsid w:val="00FB6EFC"/>
    <w:rsid w:val="00FB7622"/>
    <w:rsid w:val="00FB7D9C"/>
    <w:rsid w:val="00FC0799"/>
    <w:rsid w:val="00FC0959"/>
    <w:rsid w:val="00FC0C4B"/>
    <w:rsid w:val="00FC0E65"/>
    <w:rsid w:val="00FC1169"/>
    <w:rsid w:val="00FC41CE"/>
    <w:rsid w:val="00FC43A3"/>
    <w:rsid w:val="00FC46CF"/>
    <w:rsid w:val="00FC4F80"/>
    <w:rsid w:val="00FC5412"/>
    <w:rsid w:val="00FC5519"/>
    <w:rsid w:val="00FC5E48"/>
    <w:rsid w:val="00FC5F99"/>
    <w:rsid w:val="00FC6EEF"/>
    <w:rsid w:val="00FC7054"/>
    <w:rsid w:val="00FC7613"/>
    <w:rsid w:val="00FC7727"/>
    <w:rsid w:val="00FD02C4"/>
    <w:rsid w:val="00FD1A22"/>
    <w:rsid w:val="00FD1D77"/>
    <w:rsid w:val="00FD24B5"/>
    <w:rsid w:val="00FD24F0"/>
    <w:rsid w:val="00FD37D0"/>
    <w:rsid w:val="00FD4881"/>
    <w:rsid w:val="00FD610D"/>
    <w:rsid w:val="00FD7193"/>
    <w:rsid w:val="00FD72D3"/>
    <w:rsid w:val="00FD74E8"/>
    <w:rsid w:val="00FE0EE9"/>
    <w:rsid w:val="00FE14AA"/>
    <w:rsid w:val="00FE15D2"/>
    <w:rsid w:val="00FE2371"/>
    <w:rsid w:val="00FE36E2"/>
    <w:rsid w:val="00FE3759"/>
    <w:rsid w:val="00FE5931"/>
    <w:rsid w:val="00FE5C18"/>
    <w:rsid w:val="00FE5E2D"/>
    <w:rsid w:val="00FE6BE7"/>
    <w:rsid w:val="00FF0414"/>
    <w:rsid w:val="00FF0761"/>
    <w:rsid w:val="00FF31CC"/>
    <w:rsid w:val="00FF4C25"/>
    <w:rsid w:val="00FF51BE"/>
    <w:rsid w:val="00FF5654"/>
    <w:rsid w:val="00FF676D"/>
    <w:rsid w:val="00FF6BC8"/>
    <w:rsid w:val="00FF73AD"/>
    <w:rsid w:val="00FF79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8289"/>
    <o:shapelayout v:ext="edit">
      <o:idmap v:ext="edit" data="1"/>
    </o:shapelayout>
  </w:shapeDefaults>
  <w:decimalSymbol w:val=","/>
  <w:listSeparator w:val=";"/>
  <w14:docId w14:val="0CF87B24"/>
  <w15:docId w15:val="{9C449403-31D8-4CF1-9170-AD0D5891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AEC"/>
    <w:pPr>
      <w:widowControl w:val="0"/>
      <w:spacing w:line="240" w:lineRule="auto"/>
      <w:jc w:val="both"/>
    </w:pPr>
    <w:rPr>
      <w:sz w:val="20"/>
      <w:szCs w:val="20"/>
    </w:rPr>
  </w:style>
  <w:style w:type="paragraph" w:styleId="Heading1">
    <w:name w:val="heading 1"/>
    <w:basedOn w:val="ListParagraph"/>
    <w:next w:val="Normal"/>
    <w:link w:val="Heading1Char"/>
    <w:uiPriority w:val="9"/>
    <w:qFormat/>
    <w:rsid w:val="00D6375D"/>
    <w:pPr>
      <w:keepNext/>
      <w:keepLines/>
      <w:outlineLvl w:val="0"/>
    </w:pPr>
    <w:rPr>
      <w:b/>
      <w:color w:val="1F4E79" w:themeColor="accent1" w:themeShade="80"/>
      <w:sz w:val="24"/>
    </w:rPr>
  </w:style>
  <w:style w:type="paragraph" w:styleId="Heading2">
    <w:name w:val="heading 2"/>
    <w:basedOn w:val="Normal"/>
    <w:next w:val="Normal"/>
    <w:link w:val="Heading2Char"/>
    <w:uiPriority w:val="1"/>
    <w:unhideWhenUsed/>
    <w:qFormat/>
    <w:rsid w:val="00D6375D"/>
    <w:pPr>
      <w:keepNext/>
      <w:keepLines/>
      <w:spacing w:before="220" w:after="240" w:line="360" w:lineRule="auto"/>
      <w:outlineLvl w:val="1"/>
    </w:pPr>
    <w:rPr>
      <w:rFonts w:asciiTheme="majorHAnsi" w:eastAsiaTheme="majorEastAsia" w:hAnsiTheme="majorHAnsi" w:cstheme="majorBidi"/>
      <w:b/>
      <w:color w:val="1F4E79" w:themeColor="accent1" w:themeShade="80"/>
      <w:szCs w:val="26"/>
    </w:rPr>
  </w:style>
  <w:style w:type="paragraph" w:styleId="Heading3">
    <w:name w:val="heading 3"/>
    <w:basedOn w:val="Normal"/>
    <w:next w:val="Normal"/>
    <w:link w:val="Heading3Char"/>
    <w:uiPriority w:val="1"/>
    <w:unhideWhenUsed/>
    <w:qFormat/>
    <w:rsid w:val="000F7F7B"/>
    <w:pPr>
      <w:keepNext/>
      <w:keepLines/>
      <w:spacing w:before="300" w:after="240" w:line="480" w:lineRule="auto"/>
      <w:outlineLvl w:val="2"/>
    </w:pPr>
    <w:rPr>
      <w:rFonts w:asciiTheme="majorHAnsi" w:eastAsiaTheme="majorEastAsia" w:hAnsiTheme="majorHAnsi" w:cstheme="majorBidi"/>
      <w:color w:val="2E74B5" w:themeColor="accent1" w:themeShade="BF"/>
      <w:szCs w:val="24"/>
    </w:rPr>
  </w:style>
  <w:style w:type="paragraph" w:styleId="Heading4">
    <w:name w:val="heading 4"/>
    <w:basedOn w:val="Normal"/>
    <w:next w:val="Normal"/>
    <w:link w:val="Heading4Char"/>
    <w:uiPriority w:val="1"/>
    <w:unhideWhenUsed/>
    <w:qFormat/>
    <w:rsid w:val="00296255"/>
    <w:pPr>
      <w:keepNext/>
      <w:keepLines/>
      <w:spacing w:before="40" w:after="240"/>
      <w:outlineLvl w:val="3"/>
    </w:pPr>
    <w:rPr>
      <w:rFonts w:asciiTheme="majorHAnsi" w:eastAsiaTheme="majorEastAsia" w:hAnsiTheme="majorHAnsi" w:cstheme="majorBidi"/>
      <w:iCs/>
      <w:color w:val="2E74B5" w:themeColor="accent1" w:themeShade="BF"/>
    </w:rPr>
  </w:style>
  <w:style w:type="paragraph" w:styleId="Heading5">
    <w:name w:val="heading 5"/>
    <w:basedOn w:val="Normal"/>
    <w:next w:val="Normal"/>
    <w:link w:val="Heading5Char"/>
    <w:uiPriority w:val="9"/>
    <w:unhideWhenUsed/>
    <w:qFormat/>
    <w:rsid w:val="00296255"/>
    <w:pPr>
      <w:keepNext/>
      <w:keepLines/>
      <w:spacing w:before="40" w:after="2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96255"/>
    <w:pPr>
      <w:keepNext/>
      <w:keepLines/>
      <w:spacing w:before="40" w:after="2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96255"/>
    <w:pPr>
      <w:keepNext/>
      <w:keepLines/>
      <w:spacing w:before="40" w:after="2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96255"/>
    <w:pPr>
      <w:keepNext/>
      <w:keepLines/>
      <w:spacing w:before="40" w:after="2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255"/>
    <w:pPr>
      <w:keepNext/>
      <w:keepLines/>
      <w:spacing w:before="40" w:after="2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75D"/>
    <w:rPr>
      <w:b/>
      <w:color w:val="1F4E79" w:themeColor="accent1" w:themeShade="80"/>
      <w:sz w:val="24"/>
      <w:szCs w:val="20"/>
    </w:rPr>
  </w:style>
  <w:style w:type="character" w:customStyle="1" w:styleId="Heading2Char">
    <w:name w:val="Heading 2 Char"/>
    <w:basedOn w:val="DefaultParagraphFont"/>
    <w:link w:val="Heading2"/>
    <w:uiPriority w:val="1"/>
    <w:rsid w:val="00D6375D"/>
    <w:rPr>
      <w:rFonts w:asciiTheme="majorHAnsi" w:eastAsiaTheme="majorEastAsia" w:hAnsiTheme="majorHAnsi" w:cstheme="majorBidi"/>
      <w:b/>
      <w:color w:val="1F4E79" w:themeColor="accent1" w:themeShade="80"/>
      <w:sz w:val="20"/>
      <w:szCs w:val="26"/>
    </w:rPr>
  </w:style>
  <w:style w:type="character" w:customStyle="1" w:styleId="Heading3Char">
    <w:name w:val="Heading 3 Char"/>
    <w:basedOn w:val="DefaultParagraphFont"/>
    <w:link w:val="Heading3"/>
    <w:uiPriority w:val="1"/>
    <w:rsid w:val="000F7F7B"/>
    <w:rPr>
      <w:rFonts w:asciiTheme="majorHAnsi" w:eastAsiaTheme="majorEastAsia" w:hAnsiTheme="majorHAnsi" w:cstheme="majorBidi"/>
      <w:color w:val="2E74B5" w:themeColor="accent1" w:themeShade="BF"/>
      <w:sz w:val="20"/>
      <w:szCs w:val="24"/>
    </w:rPr>
  </w:style>
  <w:style w:type="character" w:customStyle="1" w:styleId="Heading4Char">
    <w:name w:val="Heading 4 Char"/>
    <w:basedOn w:val="DefaultParagraphFont"/>
    <w:link w:val="Heading4"/>
    <w:uiPriority w:val="1"/>
    <w:rsid w:val="00296255"/>
    <w:rPr>
      <w:rFonts w:asciiTheme="majorHAnsi" w:eastAsiaTheme="majorEastAsia" w:hAnsiTheme="majorHAnsi" w:cstheme="majorBidi"/>
      <w:iCs/>
      <w:color w:val="2E74B5" w:themeColor="accent1" w:themeShade="BF"/>
      <w:sz w:val="20"/>
      <w:szCs w:val="20"/>
    </w:rPr>
  </w:style>
  <w:style w:type="character" w:customStyle="1" w:styleId="Heading5Char">
    <w:name w:val="Heading 5 Char"/>
    <w:basedOn w:val="DefaultParagraphFont"/>
    <w:link w:val="Heading5"/>
    <w:uiPriority w:val="9"/>
    <w:rsid w:val="0029625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rsid w:val="00296255"/>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29625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9625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96255"/>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296255"/>
  </w:style>
  <w:style w:type="paragraph" w:styleId="ListParagraph">
    <w:name w:val="List Paragraph"/>
    <w:basedOn w:val="Normal"/>
    <w:next w:val="Normal"/>
    <w:link w:val="ListParagraphChar"/>
    <w:uiPriority w:val="34"/>
    <w:qFormat/>
    <w:rsid w:val="00296255"/>
    <w:pPr>
      <w:numPr>
        <w:numId w:val="2"/>
      </w:numPr>
      <w:spacing w:after="240"/>
      <w:contextualSpacing/>
    </w:pPr>
  </w:style>
  <w:style w:type="paragraph" w:styleId="Header">
    <w:name w:val="header"/>
    <w:aliases w:val="E-PVO-glava,Glava1"/>
    <w:basedOn w:val="Normal"/>
    <w:link w:val="HeaderChar"/>
    <w:uiPriority w:val="99"/>
    <w:unhideWhenUsed/>
    <w:rsid w:val="00296255"/>
    <w:pPr>
      <w:tabs>
        <w:tab w:val="center" w:pos="4536"/>
        <w:tab w:val="right" w:pos="9072"/>
      </w:tabs>
      <w:spacing w:after="240"/>
    </w:pPr>
  </w:style>
  <w:style w:type="character" w:customStyle="1" w:styleId="HeaderChar">
    <w:name w:val="Header Char"/>
    <w:aliases w:val="E-PVO-glava Char,Glava1 Char"/>
    <w:basedOn w:val="DefaultParagraphFont"/>
    <w:link w:val="Header"/>
    <w:uiPriority w:val="99"/>
    <w:rsid w:val="00296255"/>
  </w:style>
  <w:style w:type="paragraph" w:styleId="Footer">
    <w:name w:val="footer"/>
    <w:basedOn w:val="Normal"/>
    <w:link w:val="FooterChar"/>
    <w:unhideWhenUsed/>
    <w:rsid w:val="00296255"/>
    <w:pPr>
      <w:tabs>
        <w:tab w:val="center" w:pos="4536"/>
        <w:tab w:val="right" w:pos="9072"/>
      </w:tabs>
      <w:spacing w:after="240"/>
    </w:pPr>
  </w:style>
  <w:style w:type="character" w:customStyle="1" w:styleId="FooterChar">
    <w:name w:val="Footer Char"/>
    <w:basedOn w:val="DefaultParagraphFont"/>
    <w:link w:val="Footer"/>
    <w:rsid w:val="00296255"/>
  </w:style>
  <w:style w:type="paragraph" w:styleId="BalloonText">
    <w:name w:val="Balloon Text"/>
    <w:basedOn w:val="Normal"/>
    <w:link w:val="BalloonTextChar"/>
    <w:uiPriority w:val="99"/>
    <w:unhideWhenUsed/>
    <w:rsid w:val="00296255"/>
    <w:pPr>
      <w:spacing w:after="240"/>
    </w:pPr>
    <w:rPr>
      <w:rFonts w:ascii="Segoe UI" w:hAnsi="Segoe UI" w:cs="Segoe UI"/>
      <w:sz w:val="18"/>
      <w:szCs w:val="18"/>
    </w:rPr>
  </w:style>
  <w:style w:type="character" w:customStyle="1" w:styleId="BalloonTextChar">
    <w:name w:val="Balloon Text Char"/>
    <w:basedOn w:val="DefaultParagraphFont"/>
    <w:link w:val="BalloonText"/>
    <w:uiPriority w:val="99"/>
    <w:rsid w:val="00296255"/>
    <w:rPr>
      <w:rFonts w:ascii="Segoe UI" w:hAnsi="Segoe UI" w:cs="Segoe UI"/>
      <w:sz w:val="18"/>
      <w:szCs w:val="18"/>
    </w:rPr>
  </w:style>
  <w:style w:type="paragraph" w:styleId="TOC1">
    <w:name w:val="toc 1"/>
    <w:basedOn w:val="Normal"/>
    <w:uiPriority w:val="39"/>
    <w:qFormat/>
    <w:rsid w:val="00296255"/>
    <w:pPr>
      <w:spacing w:before="60" w:after="240"/>
      <w:ind w:left="230" w:hanging="303"/>
    </w:pPr>
    <w:rPr>
      <w:rFonts w:eastAsia="Times New Roman"/>
      <w:b/>
    </w:rPr>
  </w:style>
  <w:style w:type="paragraph" w:styleId="TOC2">
    <w:name w:val="toc 2"/>
    <w:basedOn w:val="Normal"/>
    <w:uiPriority w:val="39"/>
    <w:qFormat/>
    <w:rsid w:val="00296255"/>
    <w:pPr>
      <w:spacing w:before="60" w:after="240"/>
      <w:ind w:left="535" w:hanging="202"/>
    </w:pPr>
    <w:rPr>
      <w:rFonts w:eastAsia="Times New Roman"/>
    </w:rPr>
  </w:style>
  <w:style w:type="paragraph" w:styleId="TOC3">
    <w:name w:val="toc 3"/>
    <w:basedOn w:val="Normal"/>
    <w:uiPriority w:val="39"/>
    <w:qFormat/>
    <w:rsid w:val="00296255"/>
    <w:pPr>
      <w:spacing w:before="60" w:after="240"/>
      <w:ind w:left="551"/>
    </w:pPr>
    <w:rPr>
      <w:rFonts w:eastAsia="Times New Roman"/>
    </w:rPr>
  </w:style>
  <w:style w:type="paragraph" w:styleId="BodyText">
    <w:name w:val="Body Text"/>
    <w:basedOn w:val="Normal"/>
    <w:link w:val="BodyTextChar"/>
    <w:uiPriority w:val="1"/>
    <w:qFormat/>
    <w:rsid w:val="00296255"/>
    <w:pPr>
      <w:spacing w:after="240"/>
      <w:ind w:left="1132"/>
    </w:pPr>
    <w:rPr>
      <w:rFonts w:ascii="Times New Roman" w:eastAsia="Times New Roman" w:hAnsi="Times New Roman"/>
    </w:rPr>
  </w:style>
  <w:style w:type="character" w:customStyle="1" w:styleId="BodyTextChar">
    <w:name w:val="Body Text Char"/>
    <w:basedOn w:val="DefaultParagraphFont"/>
    <w:link w:val="BodyText"/>
    <w:uiPriority w:val="1"/>
    <w:rsid w:val="00296255"/>
    <w:rPr>
      <w:rFonts w:ascii="Times New Roman" w:eastAsia="Times New Roman" w:hAnsi="Times New Roman"/>
    </w:rPr>
  </w:style>
  <w:style w:type="paragraph" w:customStyle="1" w:styleId="TableParagraph">
    <w:name w:val="Table Paragraph"/>
    <w:basedOn w:val="Normal"/>
    <w:uiPriority w:val="1"/>
    <w:qFormat/>
    <w:rsid w:val="00296255"/>
    <w:pPr>
      <w:spacing w:after="240"/>
    </w:pPr>
  </w:style>
  <w:style w:type="character" w:styleId="Hyperlink">
    <w:name w:val="Hyperlink"/>
    <w:basedOn w:val="DefaultParagraphFont"/>
    <w:uiPriority w:val="99"/>
    <w:unhideWhenUsed/>
    <w:rsid w:val="00296255"/>
    <w:rPr>
      <w:color w:val="0563C1" w:themeColor="hyperlink"/>
      <w:u w:val="single"/>
    </w:rPr>
  </w:style>
  <w:style w:type="character" w:styleId="CommentReference">
    <w:name w:val="annotation reference"/>
    <w:basedOn w:val="DefaultParagraphFont"/>
    <w:uiPriority w:val="99"/>
    <w:semiHidden/>
    <w:unhideWhenUsed/>
    <w:rsid w:val="00296255"/>
    <w:rPr>
      <w:sz w:val="16"/>
      <w:szCs w:val="16"/>
    </w:rPr>
  </w:style>
  <w:style w:type="paragraph" w:styleId="CommentText">
    <w:name w:val="annotation text"/>
    <w:basedOn w:val="Normal"/>
    <w:link w:val="CommentTextChar"/>
    <w:unhideWhenUsed/>
    <w:rsid w:val="00296255"/>
    <w:pPr>
      <w:spacing w:after="240"/>
    </w:pPr>
  </w:style>
  <w:style w:type="character" w:customStyle="1" w:styleId="CommentTextChar">
    <w:name w:val="Comment Text Char"/>
    <w:basedOn w:val="DefaultParagraphFont"/>
    <w:link w:val="CommentText"/>
    <w:rsid w:val="00296255"/>
    <w:rPr>
      <w:sz w:val="20"/>
      <w:szCs w:val="20"/>
    </w:rPr>
  </w:style>
  <w:style w:type="paragraph" w:styleId="CommentSubject">
    <w:name w:val="annotation subject"/>
    <w:basedOn w:val="CommentText"/>
    <w:next w:val="CommentText"/>
    <w:link w:val="CommentSubjectChar"/>
    <w:uiPriority w:val="99"/>
    <w:semiHidden/>
    <w:unhideWhenUsed/>
    <w:rsid w:val="00296255"/>
    <w:rPr>
      <w:b/>
      <w:bCs/>
    </w:rPr>
  </w:style>
  <w:style w:type="character" w:customStyle="1" w:styleId="CommentSubjectChar">
    <w:name w:val="Comment Subject Char"/>
    <w:basedOn w:val="CommentTextChar"/>
    <w:link w:val="CommentSubject"/>
    <w:uiPriority w:val="99"/>
    <w:semiHidden/>
    <w:rsid w:val="00296255"/>
    <w:rPr>
      <w:b/>
      <w:bCs/>
      <w:sz w:val="20"/>
      <w:szCs w:val="20"/>
    </w:rPr>
  </w:style>
  <w:style w:type="paragraph" w:styleId="TOCHeading">
    <w:name w:val="TOC Heading"/>
    <w:basedOn w:val="Heading1"/>
    <w:next w:val="Normal"/>
    <w:uiPriority w:val="39"/>
    <w:unhideWhenUsed/>
    <w:qFormat/>
    <w:rsid w:val="00296255"/>
    <w:pPr>
      <w:widowControl/>
      <w:numPr>
        <w:numId w:val="0"/>
      </w:numPr>
      <w:spacing w:line="259" w:lineRule="auto"/>
      <w:outlineLvl w:val="9"/>
    </w:pPr>
  </w:style>
  <w:style w:type="numbering" w:customStyle="1" w:styleId="Style1">
    <w:name w:val="Style1"/>
    <w:uiPriority w:val="99"/>
    <w:rsid w:val="00296255"/>
  </w:style>
  <w:style w:type="numbering" w:customStyle="1" w:styleId="Style2">
    <w:name w:val="Style2"/>
    <w:uiPriority w:val="99"/>
    <w:rsid w:val="00296255"/>
  </w:style>
  <w:style w:type="table" w:styleId="TableGrid">
    <w:name w:val="Table Grid"/>
    <w:basedOn w:val="TableNormal"/>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6255"/>
    <w:pPr>
      <w:spacing w:after="0" w:line="240" w:lineRule="auto"/>
    </w:pPr>
    <w:rPr>
      <w:lang w:val="en-US"/>
    </w:rPr>
  </w:style>
  <w:style w:type="paragraph" w:styleId="FootnoteText">
    <w:name w:val="footnote text"/>
    <w:basedOn w:val="Normal"/>
    <w:link w:val="FootnoteTextChar"/>
    <w:uiPriority w:val="99"/>
    <w:semiHidden/>
    <w:unhideWhenUsed/>
    <w:rsid w:val="00296255"/>
    <w:pPr>
      <w:spacing w:after="240"/>
    </w:pPr>
  </w:style>
  <w:style w:type="character" w:customStyle="1" w:styleId="FootnoteTextChar">
    <w:name w:val="Footnote Text Char"/>
    <w:basedOn w:val="DefaultParagraphFont"/>
    <w:link w:val="FootnoteText"/>
    <w:uiPriority w:val="99"/>
    <w:semiHidden/>
    <w:rsid w:val="00296255"/>
    <w:rPr>
      <w:sz w:val="20"/>
      <w:szCs w:val="20"/>
    </w:rPr>
  </w:style>
  <w:style w:type="character" w:styleId="FootnoteReference">
    <w:name w:val="footnote reference"/>
    <w:basedOn w:val="DefaultParagraphFont"/>
    <w:uiPriority w:val="99"/>
    <w:semiHidden/>
    <w:unhideWhenUsed/>
    <w:rsid w:val="00296255"/>
    <w:rPr>
      <w:vertAlign w:val="superscript"/>
    </w:rPr>
  </w:style>
  <w:style w:type="table" w:customStyle="1" w:styleId="GridTable4-Accent11">
    <w:name w:val="Grid Table 4 - Accent 11"/>
    <w:basedOn w:val="TableNormal"/>
    <w:uiPriority w:val="49"/>
    <w:rsid w:val="0029625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2-Accent51">
    <w:name w:val="Grid Table 2 - Accent 51"/>
    <w:basedOn w:val="TableNormal"/>
    <w:uiPriority w:val="47"/>
    <w:rsid w:val="00296255"/>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5Dark-Accent51">
    <w:name w:val="Grid Table 5 Dark - Accent 51"/>
    <w:basedOn w:val="TableNormal"/>
    <w:uiPriority w:val="50"/>
    <w:rsid w:val="0029625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4-Accent51">
    <w:name w:val="Grid Table 4 - Accent 51"/>
    <w:basedOn w:val="TableNormal"/>
    <w:uiPriority w:val="49"/>
    <w:rsid w:val="00296255"/>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Spacing">
    <w:name w:val="No Spacing"/>
    <w:link w:val="NoSpacingChar"/>
    <w:uiPriority w:val="1"/>
    <w:qFormat/>
    <w:rsid w:val="00296255"/>
    <w:pPr>
      <w:widowControl w:val="0"/>
      <w:spacing w:after="0" w:line="240" w:lineRule="auto"/>
    </w:pPr>
    <w:rPr>
      <w:lang w:val="en-US"/>
    </w:rPr>
  </w:style>
  <w:style w:type="paragraph" w:customStyle="1" w:styleId="Cleni">
    <w:name w:val="Cleni"/>
    <w:basedOn w:val="ListParagraph"/>
    <w:link w:val="CleniChar"/>
    <w:uiPriority w:val="1"/>
    <w:qFormat/>
    <w:rsid w:val="00296255"/>
    <w:pPr>
      <w:jc w:val="center"/>
    </w:pPr>
    <w:rPr>
      <w:b/>
    </w:rPr>
  </w:style>
  <w:style w:type="character" w:customStyle="1" w:styleId="ListParagraphChar">
    <w:name w:val="List Paragraph Char"/>
    <w:basedOn w:val="DefaultParagraphFont"/>
    <w:link w:val="ListParagraph"/>
    <w:uiPriority w:val="34"/>
    <w:rsid w:val="00296255"/>
    <w:rPr>
      <w:sz w:val="20"/>
      <w:szCs w:val="20"/>
    </w:rPr>
  </w:style>
  <w:style w:type="character" w:customStyle="1" w:styleId="CleniChar">
    <w:name w:val="Cleni Char"/>
    <w:basedOn w:val="ListParagraphChar"/>
    <w:link w:val="Cleni"/>
    <w:uiPriority w:val="1"/>
    <w:rsid w:val="00296255"/>
    <w:rPr>
      <w:b/>
      <w:sz w:val="20"/>
      <w:szCs w:val="20"/>
    </w:rPr>
  </w:style>
  <w:style w:type="character" w:styleId="IntenseEmphasis">
    <w:name w:val="Intense Emphasis"/>
    <w:basedOn w:val="DefaultParagraphFont"/>
    <w:uiPriority w:val="21"/>
    <w:qFormat/>
    <w:rsid w:val="00296255"/>
    <w:rPr>
      <w:i/>
      <w:iCs/>
      <w:color w:val="5B9BD5" w:themeColor="accent1"/>
    </w:rPr>
  </w:style>
  <w:style w:type="paragraph" w:styleId="EndnoteText">
    <w:name w:val="endnote text"/>
    <w:basedOn w:val="Normal"/>
    <w:link w:val="EndnoteTextChar"/>
    <w:uiPriority w:val="99"/>
    <w:semiHidden/>
    <w:unhideWhenUsed/>
    <w:rsid w:val="00296255"/>
    <w:pPr>
      <w:spacing w:after="240"/>
    </w:pPr>
  </w:style>
  <w:style w:type="character" w:customStyle="1" w:styleId="EndnoteTextChar">
    <w:name w:val="Endnote Text Char"/>
    <w:basedOn w:val="DefaultParagraphFont"/>
    <w:link w:val="EndnoteText"/>
    <w:uiPriority w:val="99"/>
    <w:semiHidden/>
    <w:rsid w:val="00296255"/>
    <w:rPr>
      <w:sz w:val="20"/>
      <w:szCs w:val="20"/>
    </w:rPr>
  </w:style>
  <w:style w:type="character" w:styleId="EndnoteReference">
    <w:name w:val="endnote reference"/>
    <w:basedOn w:val="DefaultParagraphFont"/>
    <w:uiPriority w:val="99"/>
    <w:semiHidden/>
    <w:unhideWhenUsed/>
    <w:rsid w:val="00296255"/>
    <w:rPr>
      <w:vertAlign w:val="superscript"/>
    </w:rPr>
  </w:style>
  <w:style w:type="table" w:customStyle="1" w:styleId="GridTable1Light-Accent51">
    <w:name w:val="Grid Table 1 Light - Accent 51"/>
    <w:basedOn w:val="TableNormal"/>
    <w:uiPriority w:val="46"/>
    <w:rsid w:val="0029625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4Accent51">
    <w:name w:val="Grid Table 4 Accent 51"/>
    <w:basedOn w:val="TableNormal"/>
    <w:uiPriority w:val="49"/>
    <w:rsid w:val="00296255"/>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
    <w:name w:val="Tabela – mreža1"/>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rsid w:val="0029625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59"/>
    <w:rsid w:val="0029625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uiPriority w:val="5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96255"/>
  </w:style>
  <w:style w:type="table" w:customStyle="1" w:styleId="Tabelamrea4">
    <w:name w:val="Tabela – mreža4"/>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uiPriority w:val="39"/>
    <w:rsid w:val="00296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22B6F"/>
    <w:rPr>
      <w:lang w:val="en-US"/>
    </w:rPr>
  </w:style>
  <w:style w:type="paragraph" w:styleId="Title">
    <w:name w:val="Title"/>
    <w:basedOn w:val="Normal"/>
    <w:next w:val="Normal"/>
    <w:link w:val="TitleChar"/>
    <w:qFormat/>
    <w:rsid w:val="00371D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84"/>
    <w:rPr>
      <w:rFonts w:asciiTheme="majorHAnsi" w:eastAsiaTheme="majorEastAsia" w:hAnsiTheme="majorHAnsi" w:cstheme="majorBidi"/>
      <w:spacing w:val="-10"/>
      <w:kern w:val="28"/>
      <w:sz w:val="56"/>
      <w:szCs w:val="56"/>
    </w:rPr>
  </w:style>
  <w:style w:type="paragraph" w:styleId="BodyText2">
    <w:name w:val="Body Text 2"/>
    <w:basedOn w:val="Normal"/>
    <w:link w:val="BodyText2Char"/>
    <w:unhideWhenUsed/>
    <w:rsid w:val="008B3B8C"/>
    <w:pPr>
      <w:spacing w:after="120" w:line="480" w:lineRule="auto"/>
    </w:pPr>
  </w:style>
  <w:style w:type="character" w:customStyle="1" w:styleId="BodyText2Char">
    <w:name w:val="Body Text 2 Char"/>
    <w:basedOn w:val="DefaultParagraphFont"/>
    <w:link w:val="BodyText2"/>
    <w:rsid w:val="008B3B8C"/>
  </w:style>
  <w:style w:type="paragraph" w:styleId="BodyText3">
    <w:name w:val="Body Text 3"/>
    <w:basedOn w:val="Normal"/>
    <w:link w:val="BodyText3Char"/>
    <w:unhideWhenUsed/>
    <w:rsid w:val="0085791F"/>
    <w:pPr>
      <w:spacing w:after="120"/>
    </w:pPr>
    <w:rPr>
      <w:sz w:val="16"/>
      <w:szCs w:val="16"/>
    </w:rPr>
  </w:style>
  <w:style w:type="character" w:customStyle="1" w:styleId="BodyText3Char">
    <w:name w:val="Body Text 3 Char"/>
    <w:basedOn w:val="DefaultParagraphFont"/>
    <w:link w:val="BodyText3"/>
    <w:rsid w:val="0085791F"/>
    <w:rPr>
      <w:sz w:val="16"/>
      <w:szCs w:val="16"/>
    </w:rPr>
  </w:style>
  <w:style w:type="table" w:customStyle="1" w:styleId="Tabelamrea7">
    <w:name w:val="Tabela – mreža7"/>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uiPriority w:val="59"/>
    <w:rsid w:val="004C3E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E23DC"/>
  </w:style>
  <w:style w:type="character" w:customStyle="1" w:styleId="Absatz-Standardschriftart">
    <w:name w:val="Absatz-Standardschriftart"/>
    <w:rsid w:val="00EE23DC"/>
  </w:style>
  <w:style w:type="character" w:customStyle="1" w:styleId="WW-Absatz-Standardschriftart">
    <w:name w:val="WW-Absatz-Standardschriftart"/>
    <w:rsid w:val="00EE23DC"/>
  </w:style>
  <w:style w:type="character" w:customStyle="1" w:styleId="WW-Absatz-Standardschriftart1">
    <w:name w:val="WW-Absatz-Standardschriftart1"/>
    <w:rsid w:val="00EE23DC"/>
  </w:style>
  <w:style w:type="character" w:customStyle="1" w:styleId="WW-Absatz-Standardschriftart11">
    <w:name w:val="WW-Absatz-Standardschriftart11"/>
    <w:rsid w:val="00EE23DC"/>
  </w:style>
  <w:style w:type="character" w:customStyle="1" w:styleId="WW-Absatz-Standardschriftart111">
    <w:name w:val="WW-Absatz-Standardschriftart111"/>
    <w:rsid w:val="00EE23DC"/>
  </w:style>
  <w:style w:type="character" w:customStyle="1" w:styleId="WW-Absatz-Standardschriftart1111">
    <w:name w:val="WW-Absatz-Standardschriftart1111"/>
    <w:rsid w:val="00EE23DC"/>
  </w:style>
  <w:style w:type="character" w:customStyle="1" w:styleId="WW-Absatz-Standardschriftart11111">
    <w:name w:val="WW-Absatz-Standardschriftart11111"/>
    <w:rsid w:val="00EE23DC"/>
  </w:style>
  <w:style w:type="paragraph" w:customStyle="1" w:styleId="Heading">
    <w:name w:val="Heading"/>
    <w:basedOn w:val="Normal"/>
    <w:next w:val="BodyText"/>
    <w:rsid w:val="00EE23DC"/>
    <w:pPr>
      <w:keepNext/>
      <w:suppressAutoHyphens/>
      <w:spacing w:before="240" w:after="120"/>
    </w:pPr>
    <w:rPr>
      <w:rFonts w:ascii="Arial" w:eastAsia="Lucida Sans Unicode" w:hAnsi="Arial" w:cs="Tahoma"/>
      <w:sz w:val="28"/>
      <w:szCs w:val="28"/>
      <w:lang w:eastAsia="sl-SI"/>
    </w:rPr>
  </w:style>
  <w:style w:type="paragraph" w:styleId="List">
    <w:name w:val="List"/>
    <w:basedOn w:val="BodyText"/>
    <w:rsid w:val="00EE23DC"/>
    <w:pPr>
      <w:suppressAutoHyphens/>
      <w:spacing w:after="120"/>
      <w:ind w:left="0"/>
      <w:jc w:val="left"/>
    </w:pPr>
    <w:rPr>
      <w:rFonts w:eastAsia="Lucida Sans Unicode" w:cs="Tahoma"/>
      <w:sz w:val="24"/>
      <w:szCs w:val="24"/>
      <w:lang w:eastAsia="sl-SI"/>
    </w:rPr>
  </w:style>
  <w:style w:type="paragraph" w:customStyle="1" w:styleId="Napis1">
    <w:name w:val="Napis1"/>
    <w:basedOn w:val="Normal"/>
    <w:rsid w:val="00EE23DC"/>
    <w:pPr>
      <w:suppressLineNumbers/>
      <w:suppressAutoHyphens/>
      <w:spacing w:before="120" w:after="120"/>
    </w:pPr>
    <w:rPr>
      <w:rFonts w:ascii="Times New Roman" w:eastAsia="Lucida Sans Unicode" w:hAnsi="Times New Roman" w:cs="Tahoma"/>
      <w:i/>
      <w:iCs/>
      <w:sz w:val="24"/>
      <w:szCs w:val="24"/>
      <w:lang w:eastAsia="sl-SI"/>
    </w:rPr>
  </w:style>
  <w:style w:type="paragraph" w:customStyle="1" w:styleId="Index">
    <w:name w:val="Index"/>
    <w:basedOn w:val="Normal"/>
    <w:rsid w:val="00EE23DC"/>
    <w:pPr>
      <w:suppressLineNumbers/>
      <w:suppressAutoHyphens/>
      <w:spacing w:after="0"/>
    </w:pPr>
    <w:rPr>
      <w:rFonts w:ascii="Times New Roman" w:eastAsia="Lucida Sans Unicode" w:hAnsi="Times New Roman" w:cs="Tahoma"/>
      <w:sz w:val="24"/>
      <w:szCs w:val="24"/>
      <w:lang w:eastAsia="sl-SI"/>
    </w:rPr>
  </w:style>
  <w:style w:type="paragraph" w:styleId="BodyTextIndent">
    <w:name w:val="Body Text Indent"/>
    <w:basedOn w:val="Normal"/>
    <w:link w:val="BodyTextIndentChar"/>
    <w:rsid w:val="00EE23DC"/>
    <w:pPr>
      <w:suppressAutoHyphens/>
      <w:spacing w:after="120"/>
      <w:ind w:left="283"/>
    </w:pPr>
    <w:rPr>
      <w:rFonts w:ascii="Times New Roman" w:eastAsia="Lucida Sans Unicode" w:hAnsi="Times New Roman" w:cs="Times New Roman"/>
      <w:sz w:val="24"/>
      <w:szCs w:val="24"/>
      <w:lang w:eastAsia="sl-SI"/>
    </w:rPr>
  </w:style>
  <w:style w:type="character" w:customStyle="1" w:styleId="BodyTextIndentChar">
    <w:name w:val="Body Text Indent Char"/>
    <w:basedOn w:val="DefaultParagraphFont"/>
    <w:link w:val="BodyTextIndent"/>
    <w:rsid w:val="00EE23DC"/>
    <w:rPr>
      <w:rFonts w:ascii="Times New Roman" w:eastAsia="Lucida Sans Unicode" w:hAnsi="Times New Roman" w:cs="Times New Roman"/>
      <w:sz w:val="24"/>
      <w:szCs w:val="24"/>
      <w:lang w:eastAsia="sl-SI"/>
    </w:rPr>
  </w:style>
  <w:style w:type="paragraph" w:customStyle="1" w:styleId="BodyText21">
    <w:name w:val="Body Text 21"/>
    <w:basedOn w:val="Normal"/>
    <w:rsid w:val="00EE23DC"/>
    <w:pPr>
      <w:overflowPunct w:val="0"/>
      <w:autoSpaceDE w:val="0"/>
      <w:autoSpaceDN w:val="0"/>
      <w:adjustRightInd w:val="0"/>
      <w:spacing w:after="0"/>
      <w:jc w:val="center"/>
      <w:textAlignment w:val="baseline"/>
    </w:pPr>
    <w:rPr>
      <w:rFonts w:ascii="Times New Roman" w:eastAsia="Times New Roman" w:hAnsi="Times New Roman" w:cs="Times New Roman"/>
      <w:b/>
      <w:caps/>
      <w:sz w:val="28"/>
      <w:lang w:eastAsia="sl-SI"/>
    </w:rPr>
  </w:style>
  <w:style w:type="table" w:customStyle="1" w:styleId="TableGrid1">
    <w:name w:val="Table Grid1"/>
    <w:basedOn w:val="TableNormal"/>
    <w:next w:val="TableGrid"/>
    <w:rsid w:val="00EE23DC"/>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EE23DC"/>
    <w:pPr>
      <w:spacing w:after="0"/>
    </w:pPr>
    <w:rPr>
      <w:rFonts w:ascii="Times New Roman" w:eastAsia="Times New Roman" w:hAnsi="Times New Roman" w:cs="Times New Roman"/>
      <w:snapToGrid w:val="0"/>
      <w:sz w:val="24"/>
      <w:lang w:val="en-US"/>
    </w:rPr>
  </w:style>
  <w:style w:type="paragraph" w:customStyle="1" w:styleId="arielce">
    <w:name w:val="arielce"/>
    <w:basedOn w:val="PlainText"/>
    <w:rsid w:val="00EE23DC"/>
    <w:pPr>
      <w:spacing w:after="120"/>
      <w:jc w:val="left"/>
    </w:pPr>
    <w:rPr>
      <w:rFonts w:ascii="Arial Narrow" w:hAnsi="Arial Narrow" w:cs="Times New Roman"/>
    </w:rPr>
  </w:style>
  <w:style w:type="paragraph" w:styleId="PlainText">
    <w:name w:val="Plain Text"/>
    <w:basedOn w:val="Normal"/>
    <w:link w:val="PlainTextChar"/>
    <w:rsid w:val="00EE23DC"/>
    <w:pPr>
      <w:spacing w:after="0"/>
    </w:pPr>
    <w:rPr>
      <w:rFonts w:ascii="Courier New" w:eastAsia="Times New Roman" w:hAnsi="Courier New" w:cs="Courier New"/>
      <w:lang w:eastAsia="sl-SI"/>
    </w:rPr>
  </w:style>
  <w:style w:type="character" w:customStyle="1" w:styleId="PlainTextChar">
    <w:name w:val="Plain Text Char"/>
    <w:basedOn w:val="DefaultParagraphFont"/>
    <w:link w:val="PlainText"/>
    <w:rsid w:val="00EE23DC"/>
    <w:rPr>
      <w:rFonts w:ascii="Courier New" w:eastAsia="Times New Roman" w:hAnsi="Courier New" w:cs="Courier New"/>
      <w:sz w:val="20"/>
      <w:szCs w:val="20"/>
      <w:lang w:eastAsia="sl-SI"/>
    </w:rPr>
  </w:style>
  <w:style w:type="paragraph" w:styleId="DocumentMap">
    <w:name w:val="Document Map"/>
    <w:basedOn w:val="Normal"/>
    <w:link w:val="DocumentMapChar"/>
    <w:semiHidden/>
    <w:rsid w:val="00EE23DC"/>
    <w:pPr>
      <w:shd w:val="clear" w:color="auto" w:fill="000080"/>
      <w:spacing w:after="0"/>
    </w:pPr>
    <w:rPr>
      <w:rFonts w:ascii="Tahoma" w:eastAsia="Times New Roman" w:hAnsi="Tahoma" w:cs="Tahoma"/>
      <w:lang w:eastAsia="sl-SI"/>
    </w:rPr>
  </w:style>
  <w:style w:type="character" w:customStyle="1" w:styleId="DocumentMapChar">
    <w:name w:val="Document Map Char"/>
    <w:basedOn w:val="DefaultParagraphFont"/>
    <w:link w:val="DocumentMap"/>
    <w:semiHidden/>
    <w:rsid w:val="00EE23DC"/>
    <w:rPr>
      <w:rFonts w:ascii="Tahoma" w:eastAsia="Times New Roman" w:hAnsi="Tahoma" w:cs="Tahoma"/>
      <w:sz w:val="20"/>
      <w:szCs w:val="20"/>
      <w:shd w:val="clear" w:color="auto" w:fill="000080"/>
      <w:lang w:eastAsia="sl-SI"/>
    </w:rPr>
  </w:style>
  <w:style w:type="character" w:customStyle="1" w:styleId="ZnakZnak1">
    <w:name w:val="Znak Znak1"/>
    <w:rsid w:val="00EE23DC"/>
    <w:rPr>
      <w:sz w:val="24"/>
      <w:szCs w:val="24"/>
      <w:lang w:val="sl-SI" w:eastAsia="sl-SI"/>
    </w:rPr>
  </w:style>
  <w:style w:type="character" w:customStyle="1" w:styleId="textibold">
    <w:name w:val="textibold"/>
    <w:basedOn w:val="DefaultParagraphFont"/>
    <w:rsid w:val="00EE23DC"/>
  </w:style>
  <w:style w:type="paragraph" w:customStyle="1" w:styleId="Odstavekseznama1">
    <w:name w:val="Odstavek seznama1"/>
    <w:basedOn w:val="Normal"/>
    <w:uiPriority w:val="34"/>
    <w:qFormat/>
    <w:rsid w:val="00EE23DC"/>
    <w:pPr>
      <w:suppressAutoHyphens/>
      <w:spacing w:after="0"/>
      <w:ind w:left="720"/>
      <w:contextualSpacing/>
    </w:pPr>
    <w:rPr>
      <w:rFonts w:ascii="Times New Roman" w:eastAsia="Lucida Sans Unicode" w:hAnsi="Times New Roman" w:cs="Times New Roman"/>
      <w:sz w:val="24"/>
      <w:szCs w:val="24"/>
    </w:rPr>
  </w:style>
  <w:style w:type="paragraph" w:customStyle="1" w:styleId="Odstavekseznama10">
    <w:name w:val="Odstavek seznama1"/>
    <w:basedOn w:val="Normal"/>
    <w:rsid w:val="00EE23DC"/>
    <w:pPr>
      <w:spacing w:after="0" w:line="276" w:lineRule="auto"/>
      <w:ind w:left="720"/>
      <w:contextualSpacing/>
    </w:pPr>
    <w:rPr>
      <w:rFonts w:ascii="Calibri" w:eastAsia="Times New Roman" w:hAnsi="Calibri" w:cs="Times New Roman"/>
    </w:rPr>
  </w:style>
  <w:style w:type="paragraph" w:customStyle="1" w:styleId="Revizija1">
    <w:name w:val="Revizija1"/>
    <w:hidden/>
    <w:uiPriority w:val="99"/>
    <w:semiHidden/>
    <w:rsid w:val="00EE23DC"/>
    <w:pPr>
      <w:spacing w:after="0" w:line="240" w:lineRule="auto"/>
    </w:pPr>
    <w:rPr>
      <w:rFonts w:ascii="Times New Roman" w:eastAsia="Lucida Sans Unicode" w:hAnsi="Times New Roman" w:cs="Times New Roman"/>
      <w:sz w:val="24"/>
      <w:szCs w:val="24"/>
      <w:lang w:eastAsia="sl-SI"/>
    </w:rPr>
  </w:style>
  <w:style w:type="character" w:customStyle="1" w:styleId="ZnakZnak5">
    <w:name w:val="Znak Znak5"/>
    <w:basedOn w:val="DefaultParagraphFont"/>
    <w:rsid w:val="00EE23DC"/>
  </w:style>
  <w:style w:type="numbering" w:customStyle="1" w:styleId="NoList3">
    <w:name w:val="No List3"/>
    <w:next w:val="NoList"/>
    <w:uiPriority w:val="99"/>
    <w:semiHidden/>
    <w:unhideWhenUsed/>
    <w:rsid w:val="00FA515E"/>
  </w:style>
  <w:style w:type="numbering" w:customStyle="1" w:styleId="Style12">
    <w:name w:val="Style12"/>
    <w:uiPriority w:val="99"/>
    <w:rsid w:val="00FA515E"/>
    <w:pPr>
      <w:numPr>
        <w:numId w:val="6"/>
      </w:numPr>
    </w:pPr>
  </w:style>
  <w:style w:type="numbering" w:customStyle="1" w:styleId="Style21">
    <w:name w:val="Style21"/>
    <w:uiPriority w:val="99"/>
    <w:rsid w:val="00FA515E"/>
    <w:pPr>
      <w:numPr>
        <w:numId w:val="1"/>
      </w:numPr>
    </w:pPr>
  </w:style>
  <w:style w:type="table" w:customStyle="1" w:styleId="TableGrid2">
    <w:name w:val="Table Grid2"/>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rsid w:val="00FA515E"/>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511">
    <w:name w:val="Grid Table 2 - Accent 511"/>
    <w:basedOn w:val="TableNormal"/>
    <w:uiPriority w:val="47"/>
    <w:rsid w:val="00FA515E"/>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rsid w:val="00FA515E"/>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1">
    <w:name w:val="Grid Table 4 - Accent 511"/>
    <w:basedOn w:val="TableNormal"/>
    <w:uiPriority w:val="49"/>
    <w:rsid w:val="00FA515E"/>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1">
    <w:name w:val="Grid Table 1 Light - Accent 511"/>
    <w:basedOn w:val="TableNormal"/>
    <w:uiPriority w:val="46"/>
    <w:rsid w:val="00FA515E"/>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4Accent511">
    <w:name w:val="Grid Table 4 Accent 511"/>
    <w:basedOn w:val="TableNormal"/>
    <w:uiPriority w:val="49"/>
    <w:rsid w:val="00FA515E"/>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11">
    <w:name w:val="Tabela – mreža1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FA515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TableNormal"/>
    <w:next w:val="TableGrid"/>
    <w:uiPriority w:val="59"/>
    <w:rsid w:val="00FA515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1">
    <w:name w:val="Tabela – mreža31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1">
    <w:name w:val="Tabela – mreža321"/>
    <w:basedOn w:val="TableNormal"/>
    <w:next w:val="TableGrid"/>
    <w:uiPriority w:val="5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FA515E"/>
  </w:style>
  <w:style w:type="table" w:customStyle="1" w:styleId="Tabelamrea41">
    <w:name w:val="Tabela – mreža4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TableNormal"/>
    <w:next w:val="TableGrid"/>
    <w:uiPriority w:val="39"/>
    <w:rsid w:val="00FA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A515E"/>
    <w:pPr>
      <w:widowControl/>
      <w:spacing w:after="150"/>
      <w:jc w:val="left"/>
    </w:pPr>
    <w:rPr>
      <w:rFonts w:ascii="Times New Roman" w:eastAsia="Times New Roman" w:hAnsi="Times New Roman" w:cs="Times New Roman"/>
      <w:color w:val="333333"/>
      <w:sz w:val="24"/>
      <w:szCs w:val="24"/>
      <w:lang w:eastAsia="sl-SI"/>
    </w:rPr>
  </w:style>
  <w:style w:type="character" w:customStyle="1" w:styleId="mrppfc">
    <w:name w:val="mrppfc"/>
    <w:basedOn w:val="DefaultParagraphFont"/>
    <w:rsid w:val="00FA515E"/>
    <w:rPr>
      <w:b/>
      <w:bCs/>
    </w:rPr>
  </w:style>
  <w:style w:type="character" w:customStyle="1" w:styleId="mrppfcsl">
    <w:name w:val="mrppfcsl"/>
    <w:basedOn w:val="DefaultParagraphFont"/>
    <w:rsid w:val="00FA515E"/>
    <w:rPr>
      <w:b/>
      <w:bCs/>
    </w:rPr>
  </w:style>
  <w:style w:type="character" w:customStyle="1" w:styleId="mrppsc">
    <w:name w:val="mrppsc"/>
    <w:basedOn w:val="DefaultParagraphFont"/>
    <w:rsid w:val="00FA515E"/>
  </w:style>
  <w:style w:type="character" w:styleId="Strong">
    <w:name w:val="Strong"/>
    <w:qFormat/>
    <w:rsid w:val="00FA515E"/>
    <w:rPr>
      <w:b/>
      <w:bCs/>
    </w:rPr>
  </w:style>
  <w:style w:type="paragraph" w:customStyle="1" w:styleId="Pa11">
    <w:name w:val="Pa11"/>
    <w:basedOn w:val="Normal"/>
    <w:next w:val="Normal"/>
    <w:uiPriority w:val="99"/>
    <w:rsid w:val="00FA515E"/>
    <w:pPr>
      <w:autoSpaceDE w:val="0"/>
      <w:autoSpaceDN w:val="0"/>
      <w:adjustRightInd w:val="0"/>
      <w:spacing w:after="0" w:line="141" w:lineRule="atLeast"/>
      <w:jc w:val="left"/>
    </w:pPr>
    <w:rPr>
      <w:rFonts w:ascii="FS Me" w:eastAsia="Times New Roman" w:hAnsi="FS Me" w:cs="Times New Roman"/>
      <w:sz w:val="24"/>
      <w:szCs w:val="24"/>
      <w:lang w:val="en-US"/>
    </w:rPr>
  </w:style>
  <w:style w:type="character" w:customStyle="1" w:styleId="apple-converted-space">
    <w:name w:val="apple-converted-space"/>
    <w:basedOn w:val="DefaultParagraphFont"/>
    <w:rsid w:val="00FA515E"/>
  </w:style>
  <w:style w:type="table" w:customStyle="1" w:styleId="TableGrid3">
    <w:name w:val="Table Grid3"/>
    <w:basedOn w:val="TableNormal"/>
    <w:next w:val="TableGrid"/>
    <w:uiPriority w:val="39"/>
    <w:rsid w:val="000C6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autoRedefine/>
    <w:rsid w:val="00F9171E"/>
    <w:pPr>
      <w:widowControl/>
      <w:spacing w:after="0"/>
    </w:pPr>
    <w:rPr>
      <w:rFonts w:ascii="Tahoma" w:eastAsia="Times New Roman" w:hAnsi="Tahoma" w:cs="Tahoma"/>
      <w:lang w:eastAsia="sl-SI"/>
    </w:rPr>
  </w:style>
  <w:style w:type="table" w:customStyle="1" w:styleId="TableGrid21">
    <w:name w:val="Table Grid21"/>
    <w:basedOn w:val="TableNormal"/>
    <w:next w:val="TableGrid"/>
    <w:uiPriority w:val="39"/>
    <w:rsid w:val="006E0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C0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46949"/>
    <w:pPr>
      <w:keepLines/>
      <w:widowControl w:val="0"/>
      <w:tabs>
        <w:tab w:val="left" w:pos="2155"/>
      </w:tabs>
      <w:suppressAutoHyphens/>
      <w:autoSpaceDN w:val="0"/>
      <w:spacing w:after="0" w:line="276" w:lineRule="auto"/>
      <w:ind w:right="6"/>
      <w:jc w:val="both"/>
      <w:textAlignment w:val="baseline"/>
    </w:pPr>
    <w:rPr>
      <w:rFonts w:ascii="Arial" w:eastAsia="Calibri" w:hAnsi="Arial" w:cs="Calibri"/>
      <w:kern w:val="3"/>
      <w:sz w:val="20"/>
      <w:szCs w:val="20"/>
      <w:lang w:eastAsia="zh-CN"/>
    </w:rPr>
  </w:style>
  <w:style w:type="paragraph" w:styleId="ListBullet2">
    <w:name w:val="List Bullet 2"/>
    <w:basedOn w:val="Normal"/>
    <w:autoRedefine/>
    <w:uiPriority w:val="99"/>
    <w:unhideWhenUsed/>
    <w:rsid w:val="00E25450"/>
    <w:pPr>
      <w:widowControl/>
      <w:numPr>
        <w:ilvl w:val="1"/>
        <w:numId w:val="8"/>
      </w:numPr>
      <w:spacing w:after="200"/>
      <w:ind w:left="284"/>
      <w:contextualSpacing/>
    </w:pPr>
    <w:rPr>
      <w:rFonts w:ascii="Myriad Pro" w:eastAsiaTheme="minorEastAsia" w:hAnsi="Myriad Pro"/>
      <w:szCs w:val="24"/>
      <w:lang w:eastAsia="sl-SI"/>
    </w:rPr>
  </w:style>
  <w:style w:type="paragraph" w:styleId="ListBullet3">
    <w:name w:val="List Bullet 3"/>
    <w:basedOn w:val="Normal"/>
    <w:uiPriority w:val="99"/>
    <w:unhideWhenUsed/>
    <w:rsid w:val="00E25450"/>
    <w:pPr>
      <w:widowControl/>
      <w:numPr>
        <w:ilvl w:val="2"/>
        <w:numId w:val="8"/>
      </w:numPr>
      <w:spacing w:before="200" w:after="0"/>
      <w:contextualSpacing/>
    </w:pPr>
    <w:rPr>
      <w:rFonts w:ascii="Myriad Pro" w:eastAsiaTheme="minorEastAsia" w:hAnsi="Myriad Pro"/>
      <w:szCs w:val="24"/>
      <w:lang w:eastAsia="sl-SI"/>
    </w:rPr>
  </w:style>
  <w:style w:type="paragraph" w:styleId="ListBullet4">
    <w:name w:val="List Bullet 4"/>
    <w:basedOn w:val="Normal"/>
    <w:uiPriority w:val="99"/>
    <w:unhideWhenUsed/>
    <w:rsid w:val="00E25450"/>
    <w:pPr>
      <w:widowControl/>
      <w:numPr>
        <w:ilvl w:val="3"/>
        <w:numId w:val="8"/>
      </w:numPr>
      <w:spacing w:before="200" w:after="0"/>
      <w:contextualSpacing/>
    </w:pPr>
    <w:rPr>
      <w:rFonts w:ascii="Myriad Pro" w:eastAsiaTheme="minorEastAsia" w:hAnsi="Myriad Pro"/>
      <w:szCs w:val="24"/>
      <w:lang w:eastAsia="sl-SI"/>
    </w:rPr>
  </w:style>
  <w:style w:type="paragraph" w:styleId="ListBullet5">
    <w:name w:val="List Bullet 5"/>
    <w:basedOn w:val="Normal"/>
    <w:uiPriority w:val="99"/>
    <w:unhideWhenUsed/>
    <w:rsid w:val="00E25450"/>
    <w:pPr>
      <w:widowControl/>
      <w:numPr>
        <w:ilvl w:val="4"/>
        <w:numId w:val="8"/>
      </w:numPr>
      <w:spacing w:before="200" w:after="0"/>
      <w:contextualSpacing/>
    </w:pPr>
    <w:rPr>
      <w:rFonts w:ascii="Myriad Pro" w:eastAsiaTheme="minorEastAsia" w:hAnsi="Myriad Pro"/>
      <w:szCs w:val="24"/>
      <w:lang w:eastAsia="sl-SI"/>
    </w:rPr>
  </w:style>
  <w:style w:type="numbering" w:customStyle="1" w:styleId="ListBullets">
    <w:name w:val="List Bullets"/>
    <w:uiPriority w:val="99"/>
    <w:rsid w:val="00E25450"/>
    <w:pPr>
      <w:numPr>
        <w:numId w:val="8"/>
      </w:numPr>
    </w:pPr>
  </w:style>
  <w:style w:type="table" w:customStyle="1" w:styleId="Tabelamrea71">
    <w:name w:val="Tabela – mreža71"/>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TableNormal"/>
    <w:next w:val="TableGrid"/>
    <w:uiPriority w:val="59"/>
    <w:rsid w:val="00B36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9D78DC"/>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PlaceholderText">
    <w:name w:val="Placeholder Text"/>
    <w:basedOn w:val="DefaultParagraphFont"/>
    <w:uiPriority w:val="99"/>
    <w:semiHidden/>
    <w:rsid w:val="00936AD1"/>
    <w:rPr>
      <w:color w:val="808080"/>
    </w:rPr>
  </w:style>
  <w:style w:type="paragraph" w:customStyle="1" w:styleId="Normal2">
    <w:name w:val="Normal2"/>
    <w:rsid w:val="006B3CAF"/>
    <w:pPr>
      <w:numPr>
        <w:numId w:val="17"/>
      </w:numPr>
      <w:tabs>
        <w:tab w:val="left" w:pos="927"/>
      </w:tabs>
      <w:spacing w:after="240" w:line="240" w:lineRule="auto"/>
      <w:jc w:val="both"/>
    </w:pPr>
    <w:rPr>
      <w:rFonts w:ascii="Arial" w:eastAsia="Times New Roman" w:hAnsi="Arial" w:cs="Times New Roman"/>
      <w:szCs w:val="20"/>
      <w:lang w:eastAsia="sl-SI"/>
    </w:rPr>
  </w:style>
  <w:style w:type="table" w:customStyle="1" w:styleId="TableGrid7">
    <w:name w:val="Table Grid7"/>
    <w:basedOn w:val="TableNormal"/>
    <w:next w:val="TableGrid"/>
    <w:uiPriority w:val="39"/>
    <w:rsid w:val="00332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
    <w:name w:val="Telo"/>
    <w:basedOn w:val="BodyText"/>
    <w:link w:val="TeloZnak"/>
    <w:rsid w:val="002F6DA6"/>
    <w:pPr>
      <w:keepLines/>
      <w:widowControl/>
      <w:spacing w:before="240" w:after="0"/>
      <w:ind w:left="0"/>
    </w:pPr>
    <w:rPr>
      <w:rFonts w:cs="Times New Roman"/>
      <w:i/>
      <w:sz w:val="24"/>
      <w:lang w:eastAsia="sl-SI"/>
    </w:rPr>
  </w:style>
  <w:style w:type="character" w:customStyle="1" w:styleId="TeloZnak">
    <w:name w:val="Telo Znak"/>
    <w:link w:val="Telo"/>
    <w:locked/>
    <w:rsid w:val="002F6DA6"/>
    <w:rPr>
      <w:rFonts w:ascii="Times New Roman" w:eastAsia="Times New Roman" w:hAnsi="Times New Roman" w:cs="Times New Roman"/>
      <w:i/>
      <w:sz w:val="24"/>
      <w:szCs w:val="20"/>
      <w:lang w:eastAsia="sl-SI"/>
    </w:rPr>
  </w:style>
  <w:style w:type="table" w:customStyle="1" w:styleId="TableGrid23">
    <w:name w:val="Table Grid23"/>
    <w:basedOn w:val="TableNormal"/>
    <w:next w:val="TableGrid"/>
    <w:uiPriority w:val="39"/>
    <w:rsid w:val="001F5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26216">
      <w:bodyDiv w:val="1"/>
      <w:marLeft w:val="0"/>
      <w:marRight w:val="0"/>
      <w:marTop w:val="0"/>
      <w:marBottom w:val="0"/>
      <w:divBdr>
        <w:top w:val="none" w:sz="0" w:space="0" w:color="auto"/>
        <w:left w:val="none" w:sz="0" w:space="0" w:color="auto"/>
        <w:bottom w:val="none" w:sz="0" w:space="0" w:color="auto"/>
        <w:right w:val="none" w:sz="0" w:space="0" w:color="auto"/>
      </w:divBdr>
      <w:divsChild>
        <w:div w:id="848986063">
          <w:marLeft w:val="576"/>
          <w:marRight w:val="0"/>
          <w:marTop w:val="106"/>
          <w:marBottom w:val="0"/>
          <w:divBdr>
            <w:top w:val="none" w:sz="0" w:space="0" w:color="auto"/>
            <w:left w:val="none" w:sz="0" w:space="0" w:color="auto"/>
            <w:bottom w:val="none" w:sz="0" w:space="0" w:color="auto"/>
            <w:right w:val="none" w:sz="0" w:space="0" w:color="auto"/>
          </w:divBdr>
        </w:div>
        <w:div w:id="484056560">
          <w:marLeft w:val="576"/>
          <w:marRight w:val="0"/>
          <w:marTop w:val="106"/>
          <w:marBottom w:val="0"/>
          <w:divBdr>
            <w:top w:val="none" w:sz="0" w:space="0" w:color="auto"/>
            <w:left w:val="none" w:sz="0" w:space="0" w:color="auto"/>
            <w:bottom w:val="none" w:sz="0" w:space="0" w:color="auto"/>
            <w:right w:val="none" w:sz="0" w:space="0" w:color="auto"/>
          </w:divBdr>
        </w:div>
        <w:div w:id="2040350091">
          <w:marLeft w:val="576"/>
          <w:marRight w:val="0"/>
          <w:marTop w:val="106"/>
          <w:marBottom w:val="0"/>
          <w:divBdr>
            <w:top w:val="none" w:sz="0" w:space="0" w:color="auto"/>
            <w:left w:val="none" w:sz="0" w:space="0" w:color="auto"/>
            <w:bottom w:val="none" w:sz="0" w:space="0" w:color="auto"/>
            <w:right w:val="none" w:sz="0" w:space="0" w:color="auto"/>
          </w:divBdr>
        </w:div>
        <w:div w:id="70156117">
          <w:marLeft w:val="576"/>
          <w:marRight w:val="0"/>
          <w:marTop w:val="106"/>
          <w:marBottom w:val="0"/>
          <w:divBdr>
            <w:top w:val="none" w:sz="0" w:space="0" w:color="auto"/>
            <w:left w:val="none" w:sz="0" w:space="0" w:color="auto"/>
            <w:bottom w:val="none" w:sz="0" w:space="0" w:color="auto"/>
            <w:right w:val="none" w:sz="0" w:space="0" w:color="auto"/>
          </w:divBdr>
        </w:div>
      </w:divsChild>
    </w:div>
    <w:div w:id="479463572">
      <w:bodyDiv w:val="1"/>
      <w:marLeft w:val="0"/>
      <w:marRight w:val="0"/>
      <w:marTop w:val="0"/>
      <w:marBottom w:val="0"/>
      <w:divBdr>
        <w:top w:val="none" w:sz="0" w:space="0" w:color="auto"/>
        <w:left w:val="none" w:sz="0" w:space="0" w:color="auto"/>
        <w:bottom w:val="none" w:sz="0" w:space="0" w:color="auto"/>
        <w:right w:val="none" w:sz="0" w:space="0" w:color="auto"/>
      </w:divBdr>
    </w:div>
    <w:div w:id="771169352">
      <w:bodyDiv w:val="1"/>
      <w:marLeft w:val="0"/>
      <w:marRight w:val="0"/>
      <w:marTop w:val="0"/>
      <w:marBottom w:val="0"/>
      <w:divBdr>
        <w:top w:val="none" w:sz="0" w:space="0" w:color="auto"/>
        <w:left w:val="none" w:sz="0" w:space="0" w:color="auto"/>
        <w:bottom w:val="none" w:sz="0" w:space="0" w:color="auto"/>
        <w:right w:val="none" w:sz="0" w:space="0" w:color="auto"/>
      </w:divBdr>
    </w:div>
    <w:div w:id="1332877926">
      <w:bodyDiv w:val="1"/>
      <w:marLeft w:val="0"/>
      <w:marRight w:val="0"/>
      <w:marTop w:val="0"/>
      <w:marBottom w:val="0"/>
      <w:divBdr>
        <w:top w:val="none" w:sz="0" w:space="0" w:color="auto"/>
        <w:left w:val="none" w:sz="0" w:space="0" w:color="auto"/>
        <w:bottom w:val="none" w:sz="0" w:space="0" w:color="auto"/>
        <w:right w:val="none" w:sz="0" w:space="0" w:color="auto"/>
      </w:divBdr>
    </w:div>
    <w:div w:id="1345865119">
      <w:bodyDiv w:val="1"/>
      <w:marLeft w:val="0"/>
      <w:marRight w:val="0"/>
      <w:marTop w:val="0"/>
      <w:marBottom w:val="0"/>
      <w:divBdr>
        <w:top w:val="none" w:sz="0" w:space="0" w:color="auto"/>
        <w:left w:val="none" w:sz="0" w:space="0" w:color="auto"/>
        <w:bottom w:val="none" w:sz="0" w:space="0" w:color="auto"/>
        <w:right w:val="none" w:sz="0" w:space="0" w:color="auto"/>
      </w:divBdr>
    </w:div>
    <w:div w:id="1409426537">
      <w:bodyDiv w:val="1"/>
      <w:marLeft w:val="0"/>
      <w:marRight w:val="0"/>
      <w:marTop w:val="0"/>
      <w:marBottom w:val="0"/>
      <w:divBdr>
        <w:top w:val="none" w:sz="0" w:space="0" w:color="auto"/>
        <w:left w:val="none" w:sz="0" w:space="0" w:color="auto"/>
        <w:bottom w:val="none" w:sz="0" w:space="0" w:color="auto"/>
        <w:right w:val="none" w:sz="0" w:space="0" w:color="auto"/>
      </w:divBdr>
    </w:div>
    <w:div w:id="1791244825">
      <w:bodyDiv w:val="1"/>
      <w:marLeft w:val="0"/>
      <w:marRight w:val="0"/>
      <w:marTop w:val="0"/>
      <w:marBottom w:val="0"/>
      <w:divBdr>
        <w:top w:val="none" w:sz="0" w:space="0" w:color="auto"/>
        <w:left w:val="none" w:sz="0" w:space="0" w:color="auto"/>
        <w:bottom w:val="none" w:sz="0" w:space="0" w:color="auto"/>
        <w:right w:val="none" w:sz="0" w:space="0" w:color="auto"/>
      </w:divBdr>
    </w:div>
    <w:div w:id="1858695257">
      <w:bodyDiv w:val="1"/>
      <w:marLeft w:val="0"/>
      <w:marRight w:val="0"/>
      <w:marTop w:val="0"/>
      <w:marBottom w:val="0"/>
      <w:divBdr>
        <w:top w:val="none" w:sz="0" w:space="0" w:color="auto"/>
        <w:left w:val="none" w:sz="0" w:space="0" w:color="auto"/>
        <w:bottom w:val="none" w:sz="0" w:space="0" w:color="auto"/>
        <w:right w:val="none" w:sz="0" w:space="0" w:color="auto"/>
      </w:divBdr>
    </w:div>
    <w:div w:id="1870028744">
      <w:bodyDiv w:val="1"/>
      <w:marLeft w:val="0"/>
      <w:marRight w:val="0"/>
      <w:marTop w:val="0"/>
      <w:marBottom w:val="0"/>
      <w:divBdr>
        <w:top w:val="none" w:sz="0" w:space="0" w:color="auto"/>
        <w:left w:val="none" w:sz="0" w:space="0" w:color="auto"/>
        <w:bottom w:val="none" w:sz="0" w:space="0" w:color="auto"/>
        <w:right w:val="none" w:sz="0" w:space="0" w:color="auto"/>
      </w:divBdr>
    </w:div>
    <w:div w:id="19391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ut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skocir\AppData\Local\Microsoft\Windows\INetCache\Content.Outlook\S0N73OVH\rd%20OSNUTEK%2018%204%202015%20&#269;istop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5709B-0B5E-4C8B-9DB2-A927BF87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 OSNUTEK 18 4 2015 čistopis</Template>
  <TotalTime>2</TotalTime>
  <Pages>19</Pages>
  <Words>4072</Words>
  <Characters>23215</Characters>
  <Application>Microsoft Office Word</Application>
  <DocSecurity>0</DocSecurity>
  <Lines>193</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 Skočir</dc:creator>
  <cp:lastModifiedBy>Maja Vehab</cp:lastModifiedBy>
  <cp:revision>3</cp:revision>
  <cp:lastPrinted>2018-11-27T12:18:00Z</cp:lastPrinted>
  <dcterms:created xsi:type="dcterms:W3CDTF">2020-11-25T10:18:00Z</dcterms:created>
  <dcterms:modified xsi:type="dcterms:W3CDTF">2020-11-25T10:19:00Z</dcterms:modified>
</cp:coreProperties>
</file>